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9"/>
        <w:gridCol w:w="4929"/>
      </w:tblGrid>
      <w:tr w:rsidR="00B25689" w:rsidRPr="004326BB" w:rsidTr="004326BB">
        <w:tc>
          <w:tcPr>
            <w:tcW w:w="4929" w:type="dxa"/>
          </w:tcPr>
          <w:p w:rsidR="00B25689" w:rsidRPr="004326BB" w:rsidRDefault="00B25689" w:rsidP="004326BB">
            <w:pPr>
              <w:pStyle w:val="NoSpacing"/>
              <w:widowControl w:val="0"/>
              <w:suppressAutoHyphens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26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26B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26B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25689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район</w:t>
            </w:r>
          </w:p>
          <w:p w:rsidR="00B25689" w:rsidRPr="004326BB" w:rsidRDefault="00B25689" w:rsidP="00767229">
            <w:pPr>
              <w:pStyle w:val="NoSpacing"/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26BB">
              <w:rPr>
                <w:rFonts w:ascii="Times New Roman" w:hAnsi="Times New Roman" w:cs="Times New Roman"/>
                <w:sz w:val="28"/>
                <w:szCs w:val="28"/>
              </w:rPr>
              <w:t>от __________     №______</w:t>
            </w:r>
          </w:p>
        </w:tc>
      </w:tr>
    </w:tbl>
    <w:p w:rsidR="00B25689" w:rsidRDefault="00B25689" w:rsidP="00683EB4">
      <w:pPr>
        <w:widowControl w:val="0"/>
        <w:autoSpaceDE w:val="0"/>
        <w:autoSpaceDN w:val="0"/>
        <w:spacing w:before="89" w:after="0" w:line="240" w:lineRule="auto"/>
        <w:ind w:right="25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before="89"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before="89"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B25689" w:rsidRDefault="00B25689" w:rsidP="002A7ED7">
      <w:pPr>
        <w:widowControl w:val="0"/>
        <w:autoSpaceDE w:val="0"/>
        <w:autoSpaceDN w:val="0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8B2585">
        <w:rPr>
          <w:rFonts w:ascii="Times New Roman" w:hAnsi="Times New Roman"/>
          <w:b/>
          <w:bCs/>
          <w:sz w:val="28"/>
          <w:szCs w:val="28"/>
        </w:rPr>
        <w:t>редоставления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5689" w:rsidRDefault="00B25689" w:rsidP="002A7ED7">
      <w:pPr>
        <w:widowControl w:val="0"/>
        <w:autoSpaceDE w:val="0"/>
        <w:autoSpaceDN w:val="0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 xml:space="preserve">«Предоставление движимого и недвижимого имущества, </w:t>
      </w:r>
    </w:p>
    <w:p w:rsidR="00B25689" w:rsidRDefault="00B25689" w:rsidP="002A7ED7">
      <w:pPr>
        <w:widowControl w:val="0"/>
        <w:autoSpaceDE w:val="0"/>
        <w:autoSpaceDN w:val="0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 xml:space="preserve">находящегося </w:t>
      </w:r>
      <w:r>
        <w:rPr>
          <w:rFonts w:ascii="Times New Roman" w:hAnsi="Times New Roman"/>
          <w:b/>
          <w:sz w:val="28"/>
        </w:rPr>
        <w:t xml:space="preserve"> в </w:t>
      </w:r>
      <w:r w:rsidRPr="008B2585">
        <w:rPr>
          <w:rFonts w:ascii="Times New Roman" w:hAnsi="Times New Roman"/>
          <w:b/>
          <w:sz w:val="28"/>
        </w:rPr>
        <w:t xml:space="preserve">муниципальной собственности, </w:t>
      </w:r>
    </w:p>
    <w:p w:rsidR="00B25689" w:rsidRDefault="00B25689" w:rsidP="002A7ED7">
      <w:pPr>
        <w:widowControl w:val="0"/>
        <w:autoSpaceDE w:val="0"/>
        <w:autoSpaceDN w:val="0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>арендуемого субъектами малого и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 xml:space="preserve">среднего предпринимательства </w:t>
      </w:r>
    </w:p>
    <w:p w:rsidR="00B25689" w:rsidRPr="008B2585" w:rsidRDefault="00B25689" w:rsidP="002A7ED7">
      <w:pPr>
        <w:widowControl w:val="0"/>
        <w:autoSpaceDE w:val="0"/>
        <w:autoSpaceDN w:val="0"/>
        <w:spacing w:after="0" w:line="240" w:lineRule="auto"/>
        <w:ind w:right="23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 xml:space="preserve">при реализации ими </w:t>
      </w:r>
      <w:r>
        <w:rPr>
          <w:rFonts w:ascii="Times New Roman" w:hAnsi="Times New Roman"/>
          <w:b/>
          <w:sz w:val="28"/>
        </w:rPr>
        <w:t>пр</w:t>
      </w:r>
      <w:r w:rsidRPr="008B2585">
        <w:rPr>
          <w:rFonts w:ascii="Times New Roman" w:hAnsi="Times New Roman"/>
          <w:b/>
          <w:sz w:val="28"/>
        </w:rPr>
        <w:t>еимущественного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права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на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приобретение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арендуемого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имущества,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в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собственность»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b/>
          <w:sz w:val="28"/>
          <w:szCs w:val="28"/>
        </w:rPr>
      </w:pPr>
    </w:p>
    <w:p w:rsidR="00B25689" w:rsidRPr="00974373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74373">
        <w:rPr>
          <w:rFonts w:ascii="Times New Roman" w:hAnsi="Times New Roman"/>
          <w:bCs/>
          <w:sz w:val="28"/>
          <w:szCs w:val="28"/>
        </w:rPr>
        <w:t>1. Общие положения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 w:firstLine="708"/>
        <w:jc w:val="both"/>
        <w:rPr>
          <w:rFonts w:ascii="Times New Roman" w:hAnsi="Times New Roman"/>
          <w:spacing w:val="1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before="4"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Административный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> –</w:t>
      </w:r>
      <w:r w:rsidRPr="008B2585">
        <w:rPr>
          <w:rFonts w:ascii="Times New Roman" w:hAnsi="Times New Roman"/>
          <w:sz w:val="28"/>
          <w:szCs w:val="28"/>
        </w:rPr>
        <w:t>Административный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повышения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доступности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 – </w:t>
      </w:r>
      <w:r w:rsidRPr="008B2585">
        <w:rPr>
          <w:rFonts w:ascii="Times New Roman" w:hAnsi="Times New Roman"/>
          <w:sz w:val="28"/>
          <w:szCs w:val="28"/>
        </w:rPr>
        <w:t>муниципальная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услуга),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определяет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состав,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последовательность,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стандарты,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особенности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(административных процедур (действий) по предоставлению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 требования к порядку их выполнения, формы контроля за исполнением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досудебный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(внесудебный)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обжалования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Ейский район </w:t>
      </w:r>
      <w:r w:rsidRPr="008B2585">
        <w:rPr>
          <w:rFonts w:ascii="Times New Roman" w:hAnsi="Times New Roman"/>
          <w:sz w:val="28"/>
          <w:szCs w:val="28"/>
        </w:rPr>
        <w:t>при осуществлении полномочий по 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D13C04">
      <w:pPr>
        <w:widowControl w:val="0"/>
        <w:tabs>
          <w:tab w:val="left" w:pos="709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1.2.1. </w:t>
      </w:r>
      <w:r w:rsidRPr="00CB2924">
        <w:rPr>
          <w:rFonts w:ascii="Times New Roman" w:hAnsi="Times New Roman"/>
          <w:sz w:val="28"/>
        </w:rPr>
        <w:t>Заявителями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(далее</w:t>
      </w:r>
      <w:r>
        <w:rPr>
          <w:rFonts w:ascii="Times New Roman" w:hAnsi="Times New Roman"/>
          <w:sz w:val="28"/>
        </w:rPr>
        <w:t> </w:t>
      </w:r>
      <w:r w:rsidRPr="00CB2924">
        <w:rPr>
          <w:rFonts w:ascii="Times New Roman" w:hAnsi="Times New Roman"/>
          <w:sz w:val="28"/>
        </w:rPr>
        <w:t>–заявители)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субъекты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малого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среднего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предпринимательства,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арендующие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движимое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недвижимое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имущество,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находящееся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sz w:val="28"/>
          <w:szCs w:val="28"/>
        </w:rPr>
        <w:t>муниципального образования Ейский район</w:t>
      </w:r>
      <w:r w:rsidRPr="00CB29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отвечающие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> – </w:t>
      </w:r>
      <w:r w:rsidRPr="008B2585">
        <w:rPr>
          <w:rFonts w:ascii="Times New Roman" w:hAnsi="Times New Roman"/>
          <w:sz w:val="28"/>
          <w:szCs w:val="28"/>
        </w:rPr>
        <w:t>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особенностях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отчуждения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 малого и среднего предпринимательства, и о внесении изменений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отдельные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–Федеральный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 №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ФЗ).</w:t>
      </w:r>
    </w:p>
    <w:p w:rsidR="00B25689" w:rsidRPr="008B2585" w:rsidRDefault="00B25689" w:rsidP="00D13C04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1.2.2. 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имени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могут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выступать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представлять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интересы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уполномоченные</w:t>
      </w:r>
      <w:r>
        <w:rPr>
          <w:rFonts w:ascii="Times New Roman" w:hAnsi="Times New Roman"/>
          <w:sz w:val="28"/>
        </w:rPr>
        <w:t xml:space="preserve"> з</w:t>
      </w:r>
      <w:r w:rsidRPr="008B2585">
        <w:rPr>
          <w:rFonts w:ascii="Times New Roman" w:hAnsi="Times New Roman"/>
          <w:sz w:val="28"/>
        </w:rPr>
        <w:t>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Федерации.</w:t>
      </w:r>
    </w:p>
    <w:p w:rsidR="00B25689" w:rsidRPr="008B2585" w:rsidRDefault="00B25689" w:rsidP="00D13C04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Требование предоставления заявителю муниципальной</w:t>
      </w: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в соответствии с вариантом предоставления муниципальной</w:t>
      </w: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услуги, соответствующим признакам заявителя, определённым в</w:t>
      </w: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результате анкетирования, проводимого органом, предоставляющим </w:t>
      </w: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услугу (далее – профилирование), а также результата, за предоставлением которого обратился заявитель</w:t>
      </w:r>
    </w:p>
    <w:p w:rsidR="00B25689" w:rsidRDefault="00B25689" w:rsidP="00F328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5689" w:rsidRDefault="00B25689" w:rsidP="00F328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определённым в результате анкетирования (далее – профилирование), а также результатом, за предоставлением которого обратился заявитель.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8B2585">
        <w:rPr>
          <w:rFonts w:ascii="Times New Roman" w:hAnsi="Times New Roman"/>
          <w:b/>
          <w:bCs/>
          <w:sz w:val="28"/>
          <w:szCs w:val="28"/>
        </w:rPr>
        <w:t>Стандарт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предоставления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услуги</w:t>
      </w: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/>
        <w:jc w:val="center"/>
        <w:rPr>
          <w:rFonts w:ascii="Times New Roman" w:hAnsi="Times New Roman"/>
          <w:spacing w:val="1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2.1. Наименование муниципальной услуги</w:t>
      </w: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/>
        <w:jc w:val="both"/>
        <w:rPr>
          <w:rFonts w:ascii="Times New Roman" w:hAnsi="Times New Roman"/>
          <w:spacing w:val="1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before="4"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преимущественног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8B2585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собственность».</w:t>
      </w:r>
    </w:p>
    <w:p w:rsidR="00B25689" w:rsidRPr="008B2585" w:rsidRDefault="00B25689" w:rsidP="00683EB4">
      <w:pPr>
        <w:widowControl w:val="0"/>
        <w:autoSpaceDE w:val="0"/>
        <w:autoSpaceDN w:val="0"/>
        <w:spacing w:before="4" w:after="0" w:line="240" w:lineRule="auto"/>
        <w:ind w:right="25"/>
        <w:jc w:val="both"/>
        <w:rPr>
          <w:rFonts w:ascii="Times New Roman" w:hAnsi="Times New Roman"/>
          <w:sz w:val="24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before="89"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2.2. Наиме</w:t>
      </w:r>
      <w:r>
        <w:rPr>
          <w:rFonts w:ascii="Times New Roman" w:hAnsi="Times New Roman"/>
          <w:sz w:val="28"/>
          <w:szCs w:val="28"/>
        </w:rPr>
        <w:t xml:space="preserve">нование органа, предоставляющего </w:t>
      </w:r>
      <w:r w:rsidRPr="008B2585">
        <w:rPr>
          <w:rFonts w:ascii="Times New Roman" w:hAnsi="Times New Roman"/>
          <w:sz w:val="28"/>
          <w:szCs w:val="28"/>
        </w:rPr>
        <w:t>муниципальную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услугу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CE46AC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2.2.1. 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Администрацией муниципального образования Ейский район (далее – Администрация)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уполномоченный орган Администрации </w:t>
      </w:r>
      <w:r w:rsidRPr="008B258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Управление муниципальных ресурсов администрации муниципального образования Ейский район (далее – Управление).</w:t>
      </w:r>
    </w:p>
    <w:p w:rsidR="00B25689" w:rsidRPr="008B2585" w:rsidRDefault="00B25689" w:rsidP="00CE46AC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2.2.2. 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участвуют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, МФЦ.</w:t>
      </w:r>
    </w:p>
    <w:p w:rsidR="00B25689" w:rsidRPr="008B2585" w:rsidRDefault="00B25689" w:rsidP="00393550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независимо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жительства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пребывания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физических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включая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индивидуальных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предпринимателей)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нахождения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любой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выбору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 xml:space="preserve"> в пределах территории Краснодарского края 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принципу.</w:t>
      </w:r>
    </w:p>
    <w:p w:rsidR="00B25689" w:rsidRPr="008B2585" w:rsidRDefault="00B25689" w:rsidP="00CE46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Предоставление муниципальной услуги в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8B2585">
        <w:rPr>
          <w:rFonts w:ascii="Times New Roman" w:hAnsi="Times New Roman"/>
          <w:sz w:val="28"/>
          <w:szCs w:val="28"/>
        </w:rPr>
        <w:t>по экстерриториальному принципу осуществляется на основании соглашений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взаимодействии,</w:t>
      </w:r>
      <w:r>
        <w:rPr>
          <w:rFonts w:ascii="Times New Roman" w:hAnsi="Times New Roman"/>
          <w:sz w:val="28"/>
          <w:szCs w:val="28"/>
        </w:rPr>
        <w:t xml:space="preserve">  з</w:t>
      </w:r>
      <w:r w:rsidRPr="008B2585">
        <w:rPr>
          <w:rFonts w:ascii="Times New Roman" w:hAnsi="Times New Roman"/>
          <w:sz w:val="28"/>
          <w:szCs w:val="28"/>
        </w:rPr>
        <w:t>аключенных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уполномоченным</w:t>
      </w:r>
      <w:r>
        <w:rPr>
          <w:rFonts w:ascii="Times New Roman" w:hAnsi="Times New Roman"/>
          <w:sz w:val="28"/>
          <w:szCs w:val="28"/>
        </w:rPr>
        <w:t xml:space="preserve"> МФЦ </w:t>
      </w:r>
      <w:r w:rsidRPr="008B258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CE46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>
        <w:r w:rsidRPr="008B2585">
          <w:rPr>
            <w:rFonts w:ascii="Times New Roman" w:hAnsi="Times New Roman"/>
            <w:sz w:val="28"/>
            <w:szCs w:val="28"/>
          </w:rPr>
          <w:t xml:space="preserve">пунктом 3 части 1 статьи 7 </w:t>
        </w:r>
      </w:hyperlink>
      <w:r w:rsidRPr="008B2585"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B258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июля 2010 года № 210-ФЗ «Об организации предоставления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 услуг», органы, предоставляющие муниципальные услуги,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согласований, необходимых для получения муниципальных услуг и связанных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органы,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8B2585">
        <w:rPr>
          <w:rFonts w:ascii="Times New Roman" w:hAnsi="Times New Roman"/>
          <w:sz w:val="28"/>
          <w:szCs w:val="28"/>
        </w:rPr>
        <w:t>рганы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самоуправления, организации, за исключением получения услуг и 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таких услуг, включенных в перечни услуг, которые являются необходимыми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обязательными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утвержденные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представительного органа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самоуправления.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pacing w:val="-4"/>
          <w:sz w:val="28"/>
          <w:szCs w:val="28"/>
        </w:rPr>
        <w:t>Ре</w:t>
      </w:r>
      <w:r w:rsidRPr="008B2585">
        <w:rPr>
          <w:rFonts w:ascii="Times New Roman" w:hAnsi="Times New Roman"/>
          <w:sz w:val="28"/>
          <w:szCs w:val="28"/>
        </w:rPr>
        <w:t>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9A52E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720" w:right="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2.3.1. </w:t>
      </w:r>
      <w:r w:rsidRPr="008B2585">
        <w:rPr>
          <w:rFonts w:ascii="Times New Roman" w:hAnsi="Times New Roman"/>
          <w:sz w:val="28"/>
        </w:rPr>
        <w:t>Результатами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являются:</w:t>
      </w:r>
    </w:p>
    <w:p w:rsidR="00B25689" w:rsidRPr="008B2585" w:rsidRDefault="00B25689" w:rsidP="00127354">
      <w:pPr>
        <w:widowControl w:val="0"/>
        <w:tabs>
          <w:tab w:val="left" w:pos="1233"/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з</w:t>
      </w:r>
      <w:r w:rsidRPr="008B2585">
        <w:rPr>
          <w:rFonts w:ascii="Times New Roman" w:hAnsi="Times New Roman"/>
          <w:sz w:val="28"/>
        </w:rPr>
        <w:t>аключение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договора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купли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продажи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муниципальног</w:t>
      </w:r>
      <w:r>
        <w:rPr>
          <w:rFonts w:ascii="Times New Roman" w:hAnsi="Times New Roman"/>
          <w:sz w:val="28"/>
        </w:rPr>
        <w:t xml:space="preserve">о </w:t>
      </w:r>
      <w:r w:rsidRPr="008B2585">
        <w:rPr>
          <w:rFonts w:ascii="Times New Roman" w:hAnsi="Times New Roman"/>
          <w:sz w:val="28"/>
        </w:rPr>
        <w:t>имущества;</w:t>
      </w:r>
    </w:p>
    <w:p w:rsidR="00B25689" w:rsidRPr="008B2585" w:rsidRDefault="00B25689" w:rsidP="009A52E2">
      <w:pPr>
        <w:widowControl w:val="0"/>
        <w:tabs>
          <w:tab w:val="left" w:pos="1233"/>
          <w:tab w:val="left" w:pos="1701"/>
        </w:tabs>
        <w:autoSpaceDE w:val="0"/>
        <w:autoSpaceDN w:val="0"/>
        <w:spacing w:after="0" w:line="240" w:lineRule="auto"/>
        <w:ind w:left="322" w:right="25" w:firstLine="39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 решение об </w:t>
      </w:r>
      <w:r w:rsidRPr="008B2585">
        <w:rPr>
          <w:rFonts w:ascii="Times New Roman" w:hAnsi="Times New Roman"/>
          <w:sz w:val="28"/>
        </w:rPr>
        <w:t>отказ</w:t>
      </w:r>
      <w:r>
        <w:rPr>
          <w:rFonts w:ascii="Times New Roman" w:hAnsi="Times New Roman"/>
          <w:sz w:val="28"/>
        </w:rPr>
        <w:t xml:space="preserve">е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DF6D97" w:rsidRDefault="00B25689" w:rsidP="00127354">
      <w:pPr>
        <w:widowControl w:val="0"/>
        <w:tabs>
          <w:tab w:val="left" w:pos="1276"/>
          <w:tab w:val="left" w:pos="1701"/>
          <w:tab w:val="left" w:pos="8221"/>
          <w:tab w:val="left" w:pos="9513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2.3.2. </w:t>
      </w:r>
      <w:r w:rsidRPr="00DF6D97">
        <w:rPr>
          <w:rFonts w:ascii="Times New Roman" w:hAnsi="Times New Roman"/>
          <w:sz w:val="28"/>
        </w:rPr>
        <w:t>Результаты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pacing w:val="-1"/>
          <w:sz w:val="28"/>
        </w:rPr>
        <w:t>по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принципу</w:t>
      </w:r>
      <w:r>
        <w:rPr>
          <w:rFonts w:ascii="Times New Roman" w:hAnsi="Times New Roman"/>
          <w:sz w:val="28"/>
        </w:rPr>
        <w:t xml:space="preserve"> в виде </w:t>
      </w:r>
      <w:r w:rsidRPr="00DF6D97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 xml:space="preserve">электронных образов документов заверяются </w:t>
      </w:r>
      <w:r>
        <w:rPr>
          <w:rFonts w:ascii="Times New Roman" w:hAnsi="Times New Roman"/>
          <w:sz w:val="28"/>
          <w:szCs w:val="28"/>
        </w:rPr>
        <w:t xml:space="preserve">начальником </w:t>
      </w:r>
      <w:r w:rsidRPr="002D553F">
        <w:rPr>
          <w:rFonts w:ascii="Times New Roman" w:hAnsi="Times New Roman"/>
          <w:sz w:val="28"/>
          <w:szCs w:val="28"/>
        </w:rPr>
        <w:t xml:space="preserve"> Управления</w:t>
      </w:r>
      <w:r w:rsidRPr="00DF6D97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702754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2.3.3. 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бумажном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носителе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имеет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обратиться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7506ED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2.3.4. </w:t>
      </w:r>
      <w:r w:rsidRPr="008B2585">
        <w:rPr>
          <w:rFonts w:ascii="Times New Roman" w:hAnsi="Times New Roman"/>
          <w:sz w:val="28"/>
        </w:rPr>
        <w:t>Результаты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образов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заверяются</w:t>
      </w:r>
      <w:r>
        <w:rPr>
          <w:rFonts w:ascii="Times New Roman" w:hAnsi="Times New Roman"/>
          <w:sz w:val="28"/>
        </w:rPr>
        <w:t xml:space="preserve"> начальником </w:t>
      </w:r>
      <w:r w:rsidRPr="002D553F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цифровой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6"/>
          <w:szCs w:val="28"/>
        </w:rPr>
      </w:pPr>
    </w:p>
    <w:p w:rsidR="00B25689" w:rsidRPr="008B2585" w:rsidRDefault="00B25689" w:rsidP="00B60623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2.4. Срок предоставления муниципальной 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E45A57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2.4.1. 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составляет</w:t>
      </w:r>
      <w:r>
        <w:rPr>
          <w:rFonts w:ascii="Times New Roman" w:hAnsi="Times New Roman"/>
          <w:sz w:val="28"/>
        </w:rPr>
        <w:t xml:space="preserve"> сто двадцать </w:t>
      </w:r>
      <w:r w:rsidRPr="008B2585">
        <w:rPr>
          <w:rFonts w:ascii="Times New Roman" w:hAnsi="Times New Roman"/>
          <w:sz w:val="28"/>
        </w:rPr>
        <w:t>календарных дней со дня поступления 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Управление</w:t>
      </w:r>
      <w:r w:rsidRPr="008B258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приостанавливается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вступления в законную силу решения суда в случае оспаривания 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достоверности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величины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рыночной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стоимости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выкупаемого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недвижимости,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используемой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определения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выкупаемого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имущества.</w:t>
      </w:r>
    </w:p>
    <w:p w:rsidR="00B25689" w:rsidRPr="00D726A9" w:rsidRDefault="00B25689" w:rsidP="00907BF4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2.4.2. </w:t>
      </w:r>
      <w:r w:rsidRPr="00D726A9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отсутствия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возможности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факсимильной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связи,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(</w:t>
      </w:r>
      <w:r w:rsidRPr="00D726A9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) </w:t>
      </w:r>
      <w:r w:rsidRPr="00D726A9">
        <w:rPr>
          <w:rFonts w:ascii="Times New Roman" w:hAnsi="Times New Roman"/>
          <w:sz w:val="28"/>
        </w:rPr>
        <w:t>единой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системы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1"/>
          <w:sz w:val="28"/>
        </w:rPr>
        <w:t>м</w:t>
      </w:r>
      <w:r w:rsidRPr="00D726A9">
        <w:rPr>
          <w:rFonts w:ascii="Times New Roman" w:hAnsi="Times New Roman"/>
          <w:sz w:val="28"/>
        </w:rPr>
        <w:t>ежведомственного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электронного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взаимодействия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увеличивается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доставки</w:t>
      </w:r>
      <w:r>
        <w:rPr>
          <w:rFonts w:ascii="Times New Roman" w:hAnsi="Times New Roman"/>
          <w:sz w:val="28"/>
        </w:rPr>
        <w:t xml:space="preserve"> </w:t>
      </w:r>
      <w:r w:rsidRPr="00D726A9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почтовым отправлением.</w:t>
      </w:r>
    </w:p>
    <w:p w:rsidR="00B25689" w:rsidRPr="008B2585" w:rsidRDefault="00B25689" w:rsidP="00F878A3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2.4.3. </w:t>
      </w:r>
      <w:r w:rsidRPr="008B2585">
        <w:rPr>
          <w:rFonts w:ascii="Times New Roman" w:hAnsi="Times New Roman"/>
          <w:sz w:val="28"/>
        </w:rPr>
        <w:t>При направлении заявления и нотариально заверенных копий 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отсчитывается от даты 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поступления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5578CC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2.4.4. 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 и</w:t>
      </w:r>
      <w:r w:rsidRPr="008B2585">
        <w:rPr>
          <w:rFonts w:ascii="Times New Roman" w:hAnsi="Times New Roman"/>
          <w:sz w:val="28"/>
        </w:rPr>
        <w:t>счисляется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МФЦ.</w:t>
      </w:r>
    </w:p>
    <w:p w:rsidR="00B25689" w:rsidRPr="008B2585" w:rsidRDefault="00B25689" w:rsidP="005578CC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2.4.5. 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мотивированного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исчисляется со дня подачи заявления о 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услуги, в том числе через МФЦ либо в форме электронного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тридцати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календарных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дней.</w:t>
      </w:r>
    </w:p>
    <w:p w:rsidR="00B25689" w:rsidRPr="008B2585" w:rsidRDefault="00B25689" w:rsidP="005578C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2.5. </w:t>
      </w:r>
      <w:r>
        <w:rPr>
          <w:rFonts w:ascii="Times New Roman" w:hAnsi="Times New Roman"/>
          <w:sz w:val="28"/>
          <w:szCs w:val="28"/>
        </w:rPr>
        <w:t xml:space="preserve">Правовые основания для предоставления муниципальной услуги 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F835E6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DD109F"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>
        <w:rPr>
          <w:rFonts w:ascii="Times New Roman" w:hAnsi="Times New Roman"/>
          <w:sz w:val="28"/>
          <w:szCs w:val="28"/>
        </w:rPr>
        <w:t>:</w:t>
      </w:r>
      <w:r w:rsidRPr="00DD109F">
        <w:rPr>
          <w:rFonts w:ascii="Times New Roman" w:hAnsi="Times New Roman"/>
          <w:sz w:val="28"/>
          <w:szCs w:val="28"/>
        </w:rPr>
        <w:t xml:space="preserve"> </w:t>
      </w:r>
    </w:p>
    <w:p w:rsidR="00B25689" w:rsidRDefault="00B25689" w:rsidP="00F835E6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</w:t>
      </w:r>
      <w:r w:rsidRPr="008B2585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июля 2010 года № 210-ФЗ «Об организации предоставления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 услуг»</w:t>
      </w:r>
      <w:r>
        <w:rPr>
          <w:rFonts w:ascii="Times New Roman" w:hAnsi="Times New Roman"/>
          <w:sz w:val="28"/>
          <w:szCs w:val="28"/>
        </w:rPr>
        <w:t>;</w:t>
      </w:r>
    </w:p>
    <w:p w:rsidR="00B25689" w:rsidRPr="008B2585" w:rsidRDefault="00B25689" w:rsidP="00F835E6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CB2924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2924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>-</w:t>
      </w:r>
      <w:r w:rsidRPr="008B2585">
        <w:rPr>
          <w:rFonts w:ascii="Times New Roman" w:hAnsi="Times New Roman"/>
          <w:sz w:val="28"/>
          <w:szCs w:val="28"/>
        </w:rPr>
        <w:t>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особенностях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отчуждения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 малого и среднего предпринимательства, и о внесении изменений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отдельные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2.6. Исчерпывающий перечень документов, необходимых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 с нормативными правовыми актами для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которые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обязательными для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предоставления муниципальной услуги, подлежащих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представлению заявителем, способы их получения заявителем,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в том числе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форме, 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представления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16"/>
          <w:szCs w:val="28"/>
        </w:rPr>
      </w:pPr>
    </w:p>
    <w:p w:rsidR="00B25689" w:rsidRPr="008B2585" w:rsidRDefault="00B25689" w:rsidP="00AA1F37">
      <w:pPr>
        <w:widowControl w:val="0"/>
        <w:tabs>
          <w:tab w:val="left" w:pos="163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2.6.1. </w:t>
      </w:r>
      <w:r w:rsidRPr="008B2585">
        <w:rPr>
          <w:rFonts w:ascii="Times New Roman" w:hAnsi="Times New Roman"/>
          <w:sz w:val="28"/>
        </w:rPr>
        <w:t>Для получения муниципальной услуги заявителем 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следующие документы:</w:t>
      </w:r>
    </w:p>
    <w:p w:rsidR="00B25689" w:rsidRPr="008B2585" w:rsidRDefault="00B25689" w:rsidP="00AA1F37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з</w:t>
      </w:r>
      <w:r w:rsidRPr="008B2585">
        <w:rPr>
          <w:rFonts w:ascii="Times New Roman" w:hAnsi="Times New Roman"/>
          <w:sz w:val="28"/>
        </w:rPr>
        <w:t>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движимого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(недвижимого)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находящегося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собственности,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субъектами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малого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среднего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предпринимательства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реализации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преимущественного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приобретение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собственность,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приложению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(далее -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заявление);</w:t>
      </w:r>
    </w:p>
    <w:p w:rsidR="00B25689" w:rsidRPr="008B2585" w:rsidRDefault="00B25689" w:rsidP="00BF1DAE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8B2585">
        <w:rPr>
          <w:rFonts w:ascii="Times New Roman" w:hAnsi="Times New Roman"/>
          <w:sz w:val="28"/>
        </w:rPr>
        <w:t>документ,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представителя;</w:t>
      </w:r>
    </w:p>
    <w:p w:rsidR="00B25689" w:rsidRPr="008B2585" w:rsidRDefault="00B25689" w:rsidP="00BF1DAE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Pr="008B2585">
        <w:rPr>
          <w:rFonts w:ascii="Times New Roman" w:hAnsi="Times New Roman"/>
          <w:sz w:val="28"/>
        </w:rPr>
        <w:t>документ, удостоверяющий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уполномоченного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если с заявлением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обращается представитель заявителя.</w:t>
      </w:r>
    </w:p>
    <w:p w:rsidR="00B25689" w:rsidRPr="008B2585" w:rsidRDefault="00B25689" w:rsidP="00485192">
      <w:pPr>
        <w:widowControl w:val="0"/>
        <w:numPr>
          <w:ilvl w:val="3"/>
          <w:numId w:val="38"/>
        </w:numPr>
        <w:tabs>
          <w:tab w:val="left" w:pos="1840"/>
        </w:tabs>
        <w:autoSpaceDE w:val="0"/>
        <w:autoSpaceDN w:val="0"/>
        <w:spacing w:after="0" w:line="240" w:lineRule="auto"/>
        <w:ind w:left="0" w:right="25" w:firstLine="851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Для предоставления муниципальной услуги в целях исполнения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суда, вступившего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законную силу:</w:t>
      </w:r>
    </w:p>
    <w:p w:rsidR="00B25689" w:rsidRPr="008B2585" w:rsidRDefault="00B25689" w:rsidP="00BF1DA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8B2585">
        <w:rPr>
          <w:rFonts w:ascii="Times New Roman" w:hAnsi="Times New Roman"/>
          <w:sz w:val="28"/>
        </w:rPr>
        <w:t>ешение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заключить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договор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купли-продажи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отметкой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 вступлении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силу.</w:t>
      </w:r>
    </w:p>
    <w:p w:rsidR="00B25689" w:rsidRPr="008B2585" w:rsidRDefault="00B25689" w:rsidP="009F2B3C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2.6.2. 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личности заявителя может осуществляться в ходе личного приема 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предъявления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паспорта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гражданина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Федерации.</w:t>
      </w:r>
    </w:p>
    <w:p w:rsidR="00B25689" w:rsidRPr="008B2585" w:rsidRDefault="00B25689" w:rsidP="009F2B3C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2.6.3. </w:t>
      </w:r>
      <w:r w:rsidRPr="008B2585">
        <w:rPr>
          <w:rFonts w:ascii="Times New Roman" w:hAnsi="Times New Roman"/>
          <w:sz w:val="28"/>
        </w:rPr>
        <w:t>При предоставлении муниципальной услуги в электронной 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идентификация</w:t>
      </w:r>
      <w:r>
        <w:rPr>
          <w:rFonts w:ascii="Times New Roman" w:hAnsi="Times New Roman"/>
          <w:sz w:val="28"/>
        </w:rPr>
        <w:t xml:space="preserve"> и а</w:t>
      </w:r>
      <w:r w:rsidRPr="008B2585">
        <w:rPr>
          <w:rFonts w:ascii="Times New Roman" w:hAnsi="Times New Roman"/>
          <w:sz w:val="28"/>
        </w:rPr>
        <w:t>утентификация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технической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могут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осуществляться посредством:</w:t>
      </w:r>
    </w:p>
    <w:p w:rsidR="00B25689" w:rsidRPr="008B2585" w:rsidRDefault="00B25689" w:rsidP="006409A3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е</w:t>
      </w:r>
      <w:r w:rsidRPr="008B2585">
        <w:rPr>
          <w:rFonts w:ascii="Times New Roman" w:hAnsi="Times New Roman"/>
          <w:sz w:val="28"/>
        </w:rPr>
        <w:t>диной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идентификации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аутентификации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систем,  е</w:t>
      </w:r>
      <w:r w:rsidRPr="008B2585">
        <w:rPr>
          <w:rFonts w:ascii="Times New Roman" w:hAnsi="Times New Roman"/>
          <w:sz w:val="28"/>
        </w:rPr>
        <w:t>сли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обеспечивают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идентификации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аутентификации,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условии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совпадения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физическом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лице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системах;</w:t>
      </w:r>
    </w:p>
    <w:p w:rsidR="00B25689" w:rsidRPr="008B2585" w:rsidRDefault="00B25689" w:rsidP="007511DC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е</w:t>
      </w:r>
      <w:r w:rsidRPr="008B2585">
        <w:rPr>
          <w:rFonts w:ascii="Times New Roman" w:hAnsi="Times New Roman"/>
          <w:sz w:val="28"/>
        </w:rPr>
        <w:t>диной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идентификации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аутентификации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информационной системы персональных данных, обеспечивающей обработку,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включая сбор и хранение, биометрических персональных данных, их проверку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передачу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степени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биометрическим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персональным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данным физического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лица.</w:t>
      </w:r>
    </w:p>
    <w:p w:rsidR="00B25689" w:rsidRPr="008B2585" w:rsidRDefault="00B25689" w:rsidP="00A841EF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2.6.4. </w:t>
      </w:r>
      <w:r w:rsidRPr="008B2585">
        <w:rPr>
          <w:rFonts w:ascii="Times New Roman" w:hAnsi="Times New Roman"/>
          <w:color w:val="00000A"/>
          <w:sz w:val="28"/>
        </w:rPr>
        <w:t>Заявителям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обеспечивается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возможность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выбора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способа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подачи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заявления о предоставлении муниципальной услуги: при личном обращении в</w:t>
      </w:r>
      <w:r>
        <w:rPr>
          <w:rFonts w:ascii="Times New Roman" w:hAnsi="Times New Roman"/>
          <w:color w:val="00000A"/>
          <w:sz w:val="28"/>
        </w:rPr>
        <w:t xml:space="preserve"> Управление </w:t>
      </w:r>
      <w:r w:rsidRPr="008B2585">
        <w:rPr>
          <w:rFonts w:ascii="Times New Roman" w:hAnsi="Times New Roman"/>
          <w:color w:val="00000A"/>
          <w:sz w:val="28"/>
        </w:rPr>
        <w:t>или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в</w:t>
      </w:r>
      <w:r>
        <w:rPr>
          <w:rFonts w:ascii="Times New Roman" w:hAnsi="Times New Roman"/>
          <w:color w:val="00000A"/>
          <w:sz w:val="28"/>
        </w:rPr>
        <w:t xml:space="preserve"> МФЦ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почтовой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связью,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с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использованием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средств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факсимильной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связи,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в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электронной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форме.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color w:val="00000A"/>
          <w:sz w:val="28"/>
          <w:szCs w:val="28"/>
        </w:rPr>
        <w:t>Заявитель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вправе</w:t>
      </w:r>
      <w:r>
        <w:rPr>
          <w:rFonts w:ascii="Times New Roman" w:hAnsi="Times New Roman"/>
          <w:color w:val="00000A"/>
          <w:sz w:val="28"/>
          <w:szCs w:val="28"/>
        </w:rPr>
        <w:t xml:space="preserve"> п</w:t>
      </w:r>
      <w:r w:rsidRPr="008B2585">
        <w:rPr>
          <w:rFonts w:ascii="Times New Roman" w:hAnsi="Times New Roman"/>
          <w:color w:val="00000A"/>
          <w:sz w:val="28"/>
          <w:szCs w:val="28"/>
        </w:rPr>
        <w:t>редставить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заявление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прилагаемые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к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нему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документы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на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бумажном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носителе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лично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или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посредством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почтового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отправления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с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уведомлением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о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вручении,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либо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в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форме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электронных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документов с использованием федеральной государственной информационной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системы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или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посредством</w:t>
      </w:r>
      <w:r>
        <w:rPr>
          <w:rFonts w:ascii="Times New Roman" w:hAnsi="Times New Roman"/>
          <w:color w:val="00000A"/>
          <w:sz w:val="28"/>
          <w:szCs w:val="28"/>
        </w:rPr>
        <w:t xml:space="preserve"> МФЦ</w:t>
      </w:r>
      <w:r w:rsidRPr="008B2585">
        <w:rPr>
          <w:rFonts w:ascii="Times New Roman" w:hAnsi="Times New Roman"/>
          <w:color w:val="00000A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color w:val="00000A"/>
          <w:sz w:val="28"/>
          <w:szCs w:val="28"/>
        </w:rPr>
        <w:t>Заявление, подаваемое в форме электронного документа, подписывается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заявителем простой электронной подписью, а прилагаемые к нему электронные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документы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должны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быть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подписаны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должностными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лицами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органов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(организаций),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выдавших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эти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документы,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усиленной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квалифицированной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электронной подписью (если законодательством Российской Федерации для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подписания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таких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документов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не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установлен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иной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вид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электронной</w:t>
      </w: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  <w:szCs w:val="28"/>
        </w:rPr>
        <w:t>подписи).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8B2585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Документами,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8B2585">
        <w:rPr>
          <w:rFonts w:ascii="Times New Roman" w:hAnsi="Times New Roman"/>
          <w:sz w:val="28"/>
          <w:szCs w:val="28"/>
        </w:rPr>
        <w:t>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находятся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распоряжении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участвующих в предоставлении государственных и муниципальных услуг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самостоятельно,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являются:</w:t>
      </w:r>
    </w:p>
    <w:p w:rsidR="00B25689" w:rsidRPr="008B2585" w:rsidRDefault="00B25689" w:rsidP="009345A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ыписка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реестра</w:t>
      </w:r>
      <w:r>
        <w:rPr>
          <w:rFonts w:ascii="Times New Roman" w:hAnsi="Times New Roman"/>
          <w:sz w:val="28"/>
        </w:rPr>
        <w:t xml:space="preserve"> и</w:t>
      </w:r>
      <w:r w:rsidRPr="008B2585">
        <w:rPr>
          <w:rFonts w:ascii="Times New Roman" w:hAnsi="Times New Roman"/>
          <w:sz w:val="28"/>
        </w:rPr>
        <w:t>ндивидуальных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предпринимателей;</w:t>
      </w:r>
    </w:p>
    <w:p w:rsidR="00B25689" w:rsidRPr="008B2585" w:rsidRDefault="00B25689" w:rsidP="009345A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выписка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реестра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лиц;</w:t>
      </w:r>
    </w:p>
    <w:p w:rsidR="00B25689" w:rsidRPr="008B2585" w:rsidRDefault="00B25689" w:rsidP="009345A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выписка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реестра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субъектов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малого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среднего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предпринимательства;</w:t>
      </w:r>
    </w:p>
    <w:p w:rsidR="00B25689" w:rsidRDefault="00B25689" w:rsidP="009345A8">
      <w:pPr>
        <w:widowControl w:val="0"/>
        <w:tabs>
          <w:tab w:val="left" w:pos="12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выписка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государственног</w:t>
      </w:r>
      <w:r>
        <w:rPr>
          <w:rFonts w:ascii="Times New Roman" w:hAnsi="Times New Roman"/>
          <w:sz w:val="28"/>
        </w:rPr>
        <w:t xml:space="preserve">о </w:t>
      </w:r>
      <w:r w:rsidRPr="008B2585">
        <w:rPr>
          <w:rFonts w:ascii="Times New Roman" w:hAnsi="Times New Roman"/>
          <w:sz w:val="28"/>
        </w:rPr>
        <w:t>реестра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недвижимости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основных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характеристиках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зарегистрированных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(в отношении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объекта недвижимого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имущества)</w:t>
      </w:r>
      <w:r>
        <w:rPr>
          <w:rFonts w:ascii="Times New Roman" w:hAnsi="Times New Roman"/>
          <w:sz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2.8.</w:t>
      </w:r>
      <w:r>
        <w:rPr>
          <w:rFonts w:ascii="Times New Roman" w:hAnsi="Times New Roman"/>
          <w:sz w:val="28"/>
          <w:szCs w:val="28"/>
          <w:highlight w:val="yellow"/>
        </w:rPr>
        <w:t> </w:t>
      </w:r>
      <w:r w:rsidRPr="00177D21">
        <w:rPr>
          <w:rFonts w:ascii="Times New Roman" w:hAnsi="Times New Roman"/>
          <w:sz w:val="28"/>
          <w:szCs w:val="28"/>
          <w:highlight w:val="yellow"/>
        </w:rPr>
        <w:t>Указание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н</w:t>
      </w:r>
      <w:r w:rsidRPr="00177D21">
        <w:rPr>
          <w:rFonts w:ascii="Times New Roman" w:hAnsi="Times New Roman"/>
          <w:sz w:val="28"/>
          <w:szCs w:val="28"/>
          <w:highlight w:val="yellow"/>
        </w:rPr>
        <w:t>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запрет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требовать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заявителя</w:t>
      </w: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25689" w:rsidRPr="00177D21" w:rsidRDefault="00B25689" w:rsidP="009D1803">
      <w:pPr>
        <w:widowControl w:val="0"/>
        <w:numPr>
          <w:ilvl w:val="2"/>
          <w:numId w:val="35"/>
        </w:numPr>
        <w:tabs>
          <w:tab w:val="left" w:pos="1629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От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заявителей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запрещается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требовать:</w:t>
      </w:r>
    </w:p>
    <w:p w:rsidR="00B25689" w:rsidRPr="00177D21" w:rsidRDefault="00B25689" w:rsidP="009D1803">
      <w:pPr>
        <w:widowControl w:val="0"/>
        <w:numPr>
          <w:ilvl w:val="0"/>
          <w:numId w:val="34"/>
        </w:numPr>
        <w:tabs>
          <w:tab w:val="left" w:pos="1233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  <w:highlight w:val="yellow"/>
        </w:rPr>
        <w:t>п</w:t>
      </w:r>
      <w:r w:rsidRPr="00177D21">
        <w:rPr>
          <w:rFonts w:ascii="Times New Roman" w:hAnsi="Times New Roman"/>
          <w:sz w:val="28"/>
          <w:highlight w:val="yellow"/>
        </w:rPr>
        <w:t>редставления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информации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или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осуществления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действий,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представление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или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осуществление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которых</w:t>
      </w:r>
      <w:r>
        <w:rPr>
          <w:rFonts w:ascii="Times New Roman" w:hAnsi="Times New Roman"/>
          <w:sz w:val="28"/>
          <w:highlight w:val="yellow"/>
        </w:rPr>
        <w:t xml:space="preserve"> н</w:t>
      </w:r>
      <w:r w:rsidRPr="00177D21">
        <w:rPr>
          <w:rFonts w:ascii="Times New Roman" w:hAnsi="Times New Roman"/>
          <w:sz w:val="28"/>
          <w:highlight w:val="yellow"/>
        </w:rPr>
        <w:t>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предусмотрено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нормативными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правовыми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актами,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регулирующими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отношения,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возникающие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связи с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предоставлением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услуг;</w:t>
      </w:r>
    </w:p>
    <w:p w:rsidR="00B25689" w:rsidRPr="00177D21" w:rsidRDefault="00B25689" w:rsidP="009D1803">
      <w:pPr>
        <w:widowControl w:val="0"/>
        <w:numPr>
          <w:ilvl w:val="0"/>
          <w:numId w:val="34"/>
        </w:numPr>
        <w:tabs>
          <w:tab w:val="left" w:pos="1233"/>
        </w:tabs>
        <w:autoSpaceDE w:val="0"/>
        <w:autoSpaceDN w:val="0"/>
        <w:spacing w:before="89" w:after="0" w:line="240" w:lineRule="auto"/>
        <w:ind w:left="0"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представления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информации,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том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числе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подтверждающих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внесение</w:t>
      </w:r>
      <w:r>
        <w:rPr>
          <w:rFonts w:ascii="Times New Roman" w:hAnsi="Times New Roman"/>
          <w:sz w:val="28"/>
          <w:highlight w:val="yellow"/>
        </w:rPr>
        <w:t xml:space="preserve"> з</w:t>
      </w:r>
      <w:r w:rsidRPr="00177D21">
        <w:rPr>
          <w:rFonts w:ascii="Times New Roman" w:hAnsi="Times New Roman"/>
          <w:sz w:val="28"/>
          <w:highlight w:val="yellow"/>
        </w:rPr>
        <w:t>аявителем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платы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которые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находятся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распоряжении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органов,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предоставляющих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государственные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органов,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предоставляющих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государственных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органов,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органов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 xml:space="preserve">местного </w:t>
      </w:r>
      <w:r w:rsidRPr="00177D21">
        <w:rPr>
          <w:rFonts w:ascii="Times New Roman" w:hAnsi="Times New Roman"/>
          <w:sz w:val="28"/>
          <w:szCs w:val="28"/>
          <w:highlight w:val="yellow"/>
        </w:rPr>
        <w:t>самоуправления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либо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подведомственных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государственным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органам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или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органам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местного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самоуправления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организаций,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участвующих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предусмотренных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нормативными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правовыми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актами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Российской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Федерации,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нормативными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правовыми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актами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Краснодарского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края и муниципальными актами находятся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 распоряжении государственных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органов,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предоставляющих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муниципальную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услугу,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государственных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органов,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органов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местного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самоуправления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(или)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подведомственных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государственным органам и органам местного самоуправления организаций,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участвующих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услуг,</w:t>
      </w:r>
      <w:r>
        <w:rPr>
          <w:rFonts w:ascii="Times New Roman" w:hAnsi="Times New Roman"/>
          <w:sz w:val="28"/>
          <w:szCs w:val="28"/>
          <w:highlight w:val="yellow"/>
        </w:rPr>
        <w:t xml:space="preserve"> з</w:t>
      </w:r>
      <w:r w:rsidRPr="00177D21">
        <w:rPr>
          <w:rFonts w:ascii="Times New Roman" w:hAnsi="Times New Roman"/>
          <w:sz w:val="28"/>
          <w:szCs w:val="28"/>
          <w:highlight w:val="yellow"/>
        </w:rPr>
        <w:t>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исключением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документов,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указанных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части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6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статьи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7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Федерального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закона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27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июля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2010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года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№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210-ФЗ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«Об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организации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г</w:t>
      </w:r>
      <w:r w:rsidRPr="00177D21">
        <w:rPr>
          <w:rFonts w:ascii="Times New Roman" w:hAnsi="Times New Roman"/>
          <w:sz w:val="28"/>
          <w:szCs w:val="28"/>
          <w:highlight w:val="yellow"/>
        </w:rPr>
        <w:t>осударственных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услуг»;</w:t>
      </w:r>
    </w:p>
    <w:p w:rsidR="00B25689" w:rsidRPr="00177D21" w:rsidRDefault="00B25689" w:rsidP="009D1803">
      <w:pPr>
        <w:widowControl w:val="0"/>
        <w:numPr>
          <w:ilvl w:val="0"/>
          <w:numId w:val="34"/>
        </w:numPr>
        <w:tabs>
          <w:tab w:val="left" w:pos="1233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осуществления действий, в том числе согласований, необходимых для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получения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связанных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обращением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государственные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органы,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органы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местного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самоуправления,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организации,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исключением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получения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получения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информации,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предоставляемых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результате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таких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включенных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перечни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которые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являются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необходимыми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обязательными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для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предоставляются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организациями,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участвующими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услуг;</w:t>
      </w:r>
    </w:p>
    <w:p w:rsidR="00B25689" w:rsidRPr="00177D21" w:rsidRDefault="00B25689" w:rsidP="009D1803">
      <w:pPr>
        <w:widowControl w:val="0"/>
        <w:numPr>
          <w:ilvl w:val="0"/>
          <w:numId w:val="34"/>
        </w:numPr>
        <w:tabs>
          <w:tab w:val="left" w:pos="1233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представления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информации,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отсутствие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(или)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недостоверность которых не указывались при первоначальном отказе в приеме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документов, необходимых для предоставления муниципальной услуги, либо 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муниципальной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исключением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следующих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случаев: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>а) </w:t>
      </w:r>
      <w:r w:rsidRPr="00177D21">
        <w:rPr>
          <w:rFonts w:ascii="Times New Roman" w:hAnsi="Times New Roman"/>
          <w:sz w:val="28"/>
          <w:szCs w:val="28"/>
          <w:highlight w:val="yellow"/>
        </w:rPr>
        <w:t>изменение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требований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нормативных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правовых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актов,</w:t>
      </w:r>
      <w:r>
        <w:rPr>
          <w:rFonts w:ascii="Times New Roman" w:hAnsi="Times New Roman"/>
          <w:sz w:val="28"/>
          <w:szCs w:val="28"/>
          <w:highlight w:val="yellow"/>
        </w:rPr>
        <w:t xml:space="preserve"> к</w:t>
      </w:r>
      <w:r w:rsidRPr="00177D21">
        <w:rPr>
          <w:rFonts w:ascii="Times New Roman" w:hAnsi="Times New Roman"/>
          <w:sz w:val="28"/>
          <w:szCs w:val="28"/>
          <w:highlight w:val="yellow"/>
        </w:rPr>
        <w:t>асающихся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после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первоначальной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подачи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заявления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 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услуги;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б) наличие ошибок в заявлении о предоставлении муниципальной услуги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 документах, поданных заявителем после первоначального отказа в приеме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документов, необходимых для предоставления муниципальной услуги, либо 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 муниципальной услуги и не включенных в представленный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ранее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комплект документов;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в) истечение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срока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действия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документов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или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изменение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информации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после</w:t>
      </w:r>
      <w:r>
        <w:rPr>
          <w:rFonts w:ascii="Times New Roman" w:hAnsi="Times New Roman"/>
          <w:sz w:val="28"/>
          <w:szCs w:val="28"/>
          <w:highlight w:val="yellow"/>
        </w:rPr>
        <w:t xml:space="preserve"> п</w:t>
      </w:r>
      <w:r w:rsidRPr="00177D21">
        <w:rPr>
          <w:rFonts w:ascii="Times New Roman" w:hAnsi="Times New Roman"/>
          <w:sz w:val="28"/>
          <w:szCs w:val="28"/>
          <w:highlight w:val="yellow"/>
        </w:rPr>
        <w:t>ервоначального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отказа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приеме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документов,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необходимых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либо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услуги;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г) выявление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документально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подтвержденного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факта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(признаков)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ошибочного или противоправного действия (бездействия) должностного лица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органа,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предоставляющего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муниципальную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услугу,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служащего, работника МФЦ, работника организации,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 xml:space="preserve">предусмотренной </w:t>
      </w:r>
      <w:r>
        <w:rPr>
          <w:rFonts w:ascii="Times New Roman" w:hAnsi="Times New Roman"/>
          <w:sz w:val="28"/>
          <w:szCs w:val="28"/>
        </w:rPr>
        <w:t xml:space="preserve">   </w:t>
      </w:r>
      <w:hyperlink r:id="rId8">
        <w:r w:rsidRPr="00177D21">
          <w:rPr>
            <w:rFonts w:ascii="Times New Roman" w:hAnsi="Times New Roman"/>
            <w:sz w:val="28"/>
            <w:szCs w:val="28"/>
            <w:highlight w:val="yellow"/>
          </w:rPr>
          <w:t xml:space="preserve">частью 1.1 статьи 16 </w:t>
        </w:r>
      </w:hyperlink>
      <w:r w:rsidRPr="00177D21">
        <w:rPr>
          <w:rFonts w:ascii="Times New Roman" w:hAnsi="Times New Roman"/>
          <w:sz w:val="28"/>
          <w:szCs w:val="28"/>
          <w:highlight w:val="yellow"/>
        </w:rPr>
        <w:t>Федерального закона от 27 июля 2010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года</w:t>
      </w:r>
      <w:r>
        <w:rPr>
          <w:rFonts w:ascii="Times New Roman" w:hAnsi="Times New Roman"/>
          <w:sz w:val="28"/>
          <w:szCs w:val="28"/>
          <w:highlight w:val="yellow"/>
        </w:rPr>
        <w:t xml:space="preserve">                        </w:t>
      </w:r>
      <w:r w:rsidRPr="00177D21">
        <w:rPr>
          <w:rFonts w:ascii="Times New Roman" w:hAnsi="Times New Roman"/>
          <w:sz w:val="28"/>
          <w:szCs w:val="28"/>
          <w:highlight w:val="yellow"/>
        </w:rPr>
        <w:t>№ 210-ФЗ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«Об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организации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государственных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услуг»,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первоначальном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отказе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приеме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документов,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необходимых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либо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чем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письменном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виде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подписью руководителя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органа,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предоставляющего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муниципальную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услугу,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руководителя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МФЦ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первоначальном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отказе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приеме документов, необходимых для предоставления муниципальной 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либо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руководителя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организации,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предусмотренной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9">
        <w:r w:rsidRPr="00177D21">
          <w:rPr>
            <w:rFonts w:ascii="Times New Roman" w:hAnsi="Times New Roman"/>
            <w:sz w:val="28"/>
            <w:szCs w:val="28"/>
            <w:highlight w:val="yellow"/>
          </w:rPr>
          <w:t>частью</w:t>
        </w:r>
        <w:r>
          <w:rPr>
            <w:rFonts w:ascii="Times New Roman" w:hAnsi="Times New Roman"/>
            <w:sz w:val="28"/>
            <w:szCs w:val="28"/>
            <w:highlight w:val="yellow"/>
          </w:rPr>
          <w:t xml:space="preserve"> </w:t>
        </w:r>
        <w:r w:rsidRPr="00177D21">
          <w:rPr>
            <w:rFonts w:ascii="Times New Roman" w:hAnsi="Times New Roman"/>
            <w:sz w:val="28"/>
            <w:szCs w:val="28"/>
            <w:highlight w:val="yellow"/>
          </w:rPr>
          <w:t>1.1</w:t>
        </w:r>
        <w:r>
          <w:rPr>
            <w:rFonts w:ascii="Times New Roman" w:hAnsi="Times New Roman"/>
            <w:sz w:val="28"/>
            <w:szCs w:val="28"/>
            <w:highlight w:val="yellow"/>
          </w:rPr>
          <w:t xml:space="preserve"> </w:t>
        </w:r>
        <w:r w:rsidRPr="00177D21">
          <w:rPr>
            <w:rFonts w:ascii="Times New Roman" w:hAnsi="Times New Roman"/>
            <w:sz w:val="28"/>
            <w:szCs w:val="28"/>
            <w:highlight w:val="yellow"/>
          </w:rPr>
          <w:t>статьи</w:t>
        </w:r>
        <w:r>
          <w:rPr>
            <w:rFonts w:ascii="Times New Roman" w:hAnsi="Times New Roman"/>
            <w:sz w:val="28"/>
            <w:szCs w:val="28"/>
            <w:highlight w:val="yellow"/>
          </w:rPr>
          <w:t xml:space="preserve"> </w:t>
        </w:r>
        <w:r w:rsidRPr="00177D21">
          <w:rPr>
            <w:rFonts w:ascii="Times New Roman" w:hAnsi="Times New Roman"/>
            <w:sz w:val="28"/>
            <w:szCs w:val="28"/>
            <w:highlight w:val="yellow"/>
          </w:rPr>
          <w:t>16</w:t>
        </w:r>
      </w:hyperlink>
      <w: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Федерального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закона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27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июля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2010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года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№ 210-ФЗ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«Об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организации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государственных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услуг»,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уведомляется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заявитель,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 также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приносятся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извинения за доставленные неудобства.</w:t>
      </w:r>
    </w:p>
    <w:p w:rsidR="00B25689" w:rsidRPr="00177D21" w:rsidRDefault="00B25689" w:rsidP="009D1803">
      <w:pPr>
        <w:widowControl w:val="0"/>
        <w:numPr>
          <w:ilvl w:val="2"/>
          <w:numId w:val="35"/>
        </w:numPr>
        <w:tabs>
          <w:tab w:val="left" w:pos="1630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Запрещено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отказывать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приеме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запроса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документов,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необходимых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для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муниципальной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услуги,</w:t>
      </w:r>
      <w:r>
        <w:rPr>
          <w:rFonts w:ascii="Times New Roman" w:hAnsi="Times New Roman"/>
          <w:sz w:val="28"/>
          <w:highlight w:val="yellow"/>
        </w:rPr>
        <w:t xml:space="preserve"> в </w:t>
      </w:r>
      <w:r w:rsidRPr="00177D21">
        <w:rPr>
          <w:rFonts w:ascii="Times New Roman" w:hAnsi="Times New Roman"/>
          <w:sz w:val="28"/>
          <w:highlight w:val="yellow"/>
        </w:rPr>
        <w:t>случае,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если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запрос и документы, необходимые для предоставления муниципальной услуги,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поданы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в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соответствии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информацией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сроках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порядке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предоставления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муниципальной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услуги,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опубликованной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Едином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Портале,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Портале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Краснодарского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края</w:t>
      </w:r>
      <w:r w:rsidRPr="00177D21">
        <w:rPr>
          <w:rFonts w:ascii="Times New Roman" w:hAnsi="Times New Roman"/>
          <w:sz w:val="28"/>
          <w:highlight w:val="yellow"/>
        </w:rPr>
        <w:t>.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Запрещено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отказывать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случае,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если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запрос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документы,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необходимые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муниципальной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услуги,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поданы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соответствии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информацией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сроках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 xml:space="preserve">порядке предоставления муниципальной услуги, опубликованной на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Едином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Портале,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Портале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Краснодарского</w:t>
      </w:r>
      <w:r>
        <w:rPr>
          <w:rFonts w:ascii="Times New Roman" w:hAnsi="Times New Roman"/>
          <w:color w:val="00000A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color w:val="00000A"/>
          <w:sz w:val="28"/>
          <w:highlight w:val="yellow"/>
        </w:rPr>
        <w:t>края</w:t>
      </w:r>
      <w:r w:rsidRPr="00177D21">
        <w:rPr>
          <w:rFonts w:ascii="Times New Roman" w:hAnsi="Times New Roman"/>
          <w:sz w:val="28"/>
          <w:szCs w:val="28"/>
          <w:highlight w:val="yellow"/>
        </w:rPr>
        <w:t>.</w:t>
      </w:r>
    </w:p>
    <w:p w:rsidR="00B25689" w:rsidRPr="00177D21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77D21">
        <w:rPr>
          <w:rFonts w:ascii="Times New Roman" w:hAnsi="Times New Roman"/>
          <w:sz w:val="28"/>
          <w:szCs w:val="28"/>
          <w:highlight w:val="yellow"/>
        </w:rPr>
        <w:t>Запрещено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требовать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от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заявителя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совершения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иных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действий,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кроме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прохождения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идентификации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аутентификации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в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соответствии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нормативными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правовыми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актами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Российской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Федерации,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указания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цели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приема,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также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предоставления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сведений,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необходимых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расчета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длительности временного интервала, который необходимо забронировать для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szCs w:val="28"/>
          <w:highlight w:val="yellow"/>
        </w:rPr>
        <w:t>приема.</w:t>
      </w:r>
    </w:p>
    <w:p w:rsidR="00B25689" w:rsidRPr="00177D21" w:rsidRDefault="00B25689" w:rsidP="009D1803">
      <w:pPr>
        <w:widowControl w:val="0"/>
        <w:numPr>
          <w:ilvl w:val="2"/>
          <w:numId w:val="35"/>
        </w:numPr>
        <w:tabs>
          <w:tab w:val="left" w:pos="1629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highlight w:val="yellow"/>
        </w:rPr>
      </w:pPr>
      <w:r w:rsidRPr="00177D21">
        <w:rPr>
          <w:rFonts w:ascii="Times New Roman" w:hAnsi="Times New Roman"/>
          <w:sz w:val="28"/>
          <w:highlight w:val="yellow"/>
        </w:rPr>
        <w:t>При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 xml:space="preserve">экстерриториальному принципу </w:t>
      </w:r>
      <w:r>
        <w:rPr>
          <w:rFonts w:ascii="Times New Roman" w:hAnsi="Times New Roman"/>
          <w:sz w:val="28"/>
          <w:highlight w:val="yellow"/>
        </w:rPr>
        <w:t>Управление</w:t>
      </w:r>
      <w:r w:rsidRPr="00177D21">
        <w:rPr>
          <w:rFonts w:ascii="Times New Roman" w:hAnsi="Times New Roman"/>
          <w:sz w:val="28"/>
          <w:highlight w:val="yellow"/>
        </w:rPr>
        <w:t xml:space="preserve"> не вправе требовать от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заявителя (представителя заявителя) или МФЦ предоставления документов на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бумажных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носителях,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если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иное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не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предусмотрено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федеральным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законодательством,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регламентирующим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предоставление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муниципальных</w:t>
      </w:r>
      <w:r>
        <w:rPr>
          <w:rFonts w:ascii="Times New Roman" w:hAnsi="Times New Roman"/>
          <w:sz w:val="28"/>
          <w:highlight w:val="yellow"/>
        </w:rPr>
        <w:t xml:space="preserve"> </w:t>
      </w:r>
      <w:r w:rsidRPr="00177D21">
        <w:rPr>
          <w:rFonts w:ascii="Times New Roman" w:hAnsi="Times New Roman"/>
          <w:sz w:val="28"/>
          <w:highlight w:val="yellow"/>
        </w:rPr>
        <w:t>услуг.</w:t>
      </w:r>
    </w:p>
    <w:p w:rsidR="00B25689" w:rsidRPr="008B2585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2.9. Исчерпывающий перечень оснований для отказа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 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</w:p>
    <w:p w:rsidR="00B25689" w:rsidRPr="008B2585" w:rsidRDefault="00B25689" w:rsidP="009D1803">
      <w:pPr>
        <w:widowControl w:val="0"/>
        <w:autoSpaceDE w:val="0"/>
        <w:autoSpaceDN w:val="0"/>
        <w:spacing w:after="0" w:line="240" w:lineRule="auto"/>
        <w:ind w:right="25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2.9.1.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Основанием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услуги, является:</w:t>
      </w:r>
    </w:p>
    <w:p w:rsidR="00B25689" w:rsidRPr="008B2585" w:rsidRDefault="00B25689" w:rsidP="00E14048">
      <w:pPr>
        <w:widowControl w:val="0"/>
        <w:numPr>
          <w:ilvl w:val="0"/>
          <w:numId w:val="33"/>
        </w:numPr>
        <w:tabs>
          <w:tab w:val="left" w:pos="1234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8B2585">
        <w:rPr>
          <w:rFonts w:ascii="Times New Roman" w:hAnsi="Times New Roman"/>
          <w:sz w:val="28"/>
        </w:rPr>
        <w:t>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подписано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имеющим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полномочий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подписание</w:t>
      </w:r>
      <w:r>
        <w:rPr>
          <w:rFonts w:ascii="Times New Roman" w:hAnsi="Times New Roman"/>
          <w:sz w:val="28"/>
        </w:rPr>
        <w:t xml:space="preserve"> данного</w:t>
      </w:r>
      <w:r w:rsidRPr="008B2585">
        <w:rPr>
          <w:rFonts w:ascii="Times New Roman" w:hAnsi="Times New Roman"/>
          <w:sz w:val="28"/>
        </w:rPr>
        <w:t xml:space="preserve"> заявления;</w:t>
      </w:r>
    </w:p>
    <w:p w:rsidR="00B25689" w:rsidRPr="008B2585" w:rsidRDefault="00B25689" w:rsidP="00E14048">
      <w:pPr>
        <w:widowControl w:val="0"/>
        <w:numPr>
          <w:ilvl w:val="0"/>
          <w:numId w:val="33"/>
        </w:numPr>
        <w:tabs>
          <w:tab w:val="left" w:pos="1233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обращение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доверенности,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 действующим законодательством;</w:t>
      </w:r>
    </w:p>
    <w:p w:rsidR="00B25689" w:rsidRPr="00847143" w:rsidRDefault="00B25689" w:rsidP="00E14048">
      <w:pPr>
        <w:widowControl w:val="0"/>
        <w:numPr>
          <w:ilvl w:val="0"/>
          <w:numId w:val="33"/>
        </w:numPr>
        <w:tabs>
          <w:tab w:val="left" w:pos="0"/>
          <w:tab w:val="left" w:pos="1276"/>
          <w:tab w:val="left" w:pos="3159"/>
          <w:tab w:val="left" w:pos="4530"/>
          <w:tab w:val="left" w:pos="5932"/>
          <w:tab w:val="left" w:pos="7992"/>
          <w:tab w:val="left" w:pos="9241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  <w:szCs w:val="28"/>
        </w:rPr>
      </w:pPr>
      <w:r w:rsidRPr="00847143">
        <w:rPr>
          <w:rFonts w:ascii="Times New Roman" w:hAnsi="Times New Roman"/>
          <w:sz w:val="28"/>
        </w:rPr>
        <w:t xml:space="preserve">заявление не содержит сведений, установленных пунктом 2.6.1 </w:t>
      </w:r>
      <w:r w:rsidRPr="00847143">
        <w:rPr>
          <w:rFonts w:ascii="Times New Roman" w:hAnsi="Times New Roman"/>
          <w:sz w:val="28"/>
          <w:szCs w:val="28"/>
        </w:rPr>
        <w:t>подраздела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143"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143">
        <w:rPr>
          <w:rFonts w:ascii="Times New Roman" w:hAnsi="Times New Roman"/>
          <w:sz w:val="28"/>
          <w:szCs w:val="28"/>
        </w:rPr>
        <w:t>раздела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14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143">
        <w:rPr>
          <w:rFonts w:ascii="Times New Roman" w:hAnsi="Times New Roman"/>
          <w:sz w:val="28"/>
          <w:szCs w:val="28"/>
        </w:rPr>
        <w:t>настоящего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143">
        <w:rPr>
          <w:rFonts w:ascii="Times New Roman" w:hAnsi="Times New Roman"/>
          <w:sz w:val="28"/>
          <w:szCs w:val="28"/>
        </w:rPr>
        <w:t>Регламента;</w:t>
      </w:r>
    </w:p>
    <w:p w:rsidR="00B25689" w:rsidRPr="008B2585" w:rsidRDefault="00B25689" w:rsidP="00E14048">
      <w:pPr>
        <w:widowControl w:val="0"/>
        <w:numPr>
          <w:ilvl w:val="0"/>
          <w:numId w:val="33"/>
        </w:numPr>
        <w:tabs>
          <w:tab w:val="left" w:pos="1234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приложены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</w:t>
      </w:r>
      <w:r>
        <w:rPr>
          <w:rFonts w:ascii="Times New Roman" w:hAnsi="Times New Roman"/>
          <w:sz w:val="28"/>
        </w:rPr>
        <w:t xml:space="preserve">ям </w:t>
      </w:r>
      <w:r w:rsidRPr="008B2585">
        <w:rPr>
          <w:rFonts w:ascii="Times New Roman" w:hAnsi="Times New Roman"/>
          <w:sz w:val="28"/>
        </w:rPr>
        <w:t>пункта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2.6.1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подраздела 2.6.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раздела 2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 Регламента.</w:t>
      </w:r>
    </w:p>
    <w:p w:rsidR="00B25689" w:rsidRPr="00DF6D97" w:rsidRDefault="00B25689" w:rsidP="00E14048">
      <w:pPr>
        <w:widowControl w:val="0"/>
        <w:numPr>
          <w:ilvl w:val="0"/>
          <w:numId w:val="33"/>
        </w:numPr>
        <w:tabs>
          <w:tab w:val="left" w:pos="1233"/>
          <w:tab w:val="left" w:pos="1982"/>
          <w:tab w:val="left" w:pos="2510"/>
          <w:tab w:val="left" w:pos="2709"/>
          <w:tab w:val="left" w:pos="2943"/>
          <w:tab w:val="left" w:pos="4163"/>
          <w:tab w:val="left" w:pos="5196"/>
          <w:tab w:val="left" w:pos="5775"/>
          <w:tab w:val="left" w:pos="6893"/>
          <w:tab w:val="left" w:pos="7282"/>
          <w:tab w:val="left" w:pos="8196"/>
          <w:tab w:val="left" w:pos="9070"/>
        </w:tabs>
        <w:autoSpaceDE w:val="0"/>
        <w:autoSpaceDN w:val="0"/>
        <w:spacing w:before="89" w:after="0" w:line="240" w:lineRule="auto"/>
        <w:ind w:left="0"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</w:t>
      </w:r>
      <w:r w:rsidRPr="00DF6D97">
        <w:rPr>
          <w:rFonts w:ascii="Times New Roman" w:hAnsi="Times New Roman"/>
          <w:sz w:val="28"/>
        </w:rPr>
        <w:t>аличие</w:t>
      </w:r>
      <w:r>
        <w:rPr>
          <w:rFonts w:ascii="Times New Roman" w:hAnsi="Times New Roman"/>
          <w:sz w:val="28"/>
        </w:rPr>
        <w:t xml:space="preserve"> в </w:t>
      </w:r>
      <w:r w:rsidRPr="00DF6D97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документах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записей,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исполненных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карандашом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имеющих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подчистки,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приписки,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зачеркнутые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pacing w:val="-1"/>
          <w:sz w:val="28"/>
        </w:rPr>
        <w:t>слова,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неоговоренные исправления, а также отсутствие в них необходимых сведений,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подписей,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печатей;</w:t>
      </w:r>
    </w:p>
    <w:p w:rsidR="00B25689" w:rsidRPr="008B2585" w:rsidRDefault="00B25689" w:rsidP="00E14048">
      <w:pPr>
        <w:widowControl w:val="0"/>
        <w:numPr>
          <w:ilvl w:val="0"/>
          <w:numId w:val="33"/>
        </w:numPr>
        <w:tabs>
          <w:tab w:val="left" w:pos="1233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несоблюдение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условий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признания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действительности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информирует работник </w:t>
      </w:r>
      <w:r>
        <w:rPr>
          <w:rFonts w:ascii="Times New Roman" w:hAnsi="Times New Roman"/>
          <w:sz w:val="28"/>
          <w:szCs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 xml:space="preserve"> либо МФЦ, ответственный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объясняет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выявленных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предлагает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устранению.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работником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лицом</w:t>
      </w:r>
      <w:r>
        <w:rPr>
          <w:rFonts w:ascii="Times New Roman" w:hAnsi="Times New Roman"/>
          <w:sz w:val="28"/>
          <w:szCs w:val="28"/>
        </w:rPr>
        <w:t xml:space="preserve"> Управлению</w:t>
      </w:r>
      <w:r w:rsidRPr="008B2585">
        <w:rPr>
          <w:rFonts w:ascii="Times New Roman" w:hAnsi="Times New Roman"/>
          <w:sz w:val="28"/>
          <w:szCs w:val="28"/>
        </w:rPr>
        <w:t xml:space="preserve"> и выдается заявителю с указанием причин отказа не позднее 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отказано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дополнительных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намерения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сдать.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Не допускается отказ в приеме заявления и иных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предоставления муниципальной услуги, опубликованной на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Отказ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препятствует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повторному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причины, послужившей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отказа.</w:t>
      </w:r>
    </w:p>
    <w:p w:rsidR="00B25689" w:rsidRPr="008B2585" w:rsidRDefault="00B25689" w:rsidP="00E1404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2.10. Исчерпывающий перечень оснований для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предоставлении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5F6C6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5F6C68">
      <w:pPr>
        <w:widowControl w:val="0"/>
        <w:numPr>
          <w:ilvl w:val="2"/>
          <w:numId w:val="32"/>
        </w:numPr>
        <w:tabs>
          <w:tab w:val="left" w:pos="1770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приостанавливается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оспаривания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субъектом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малого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с</w:t>
      </w:r>
      <w:r w:rsidRPr="008B2585">
        <w:rPr>
          <w:rFonts w:ascii="Times New Roman" w:hAnsi="Times New Roman"/>
          <w:sz w:val="28"/>
        </w:rPr>
        <w:t>реднего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предпринимательства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достоверности величины рыночной стоимости объекта оценки, используемой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 определения цены выкупаемого имущества, до дня вступления в законную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силу 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суда.</w:t>
      </w:r>
    </w:p>
    <w:p w:rsidR="00B25689" w:rsidRPr="008B2585" w:rsidRDefault="00B25689" w:rsidP="005F6C68">
      <w:pPr>
        <w:widowControl w:val="0"/>
        <w:numPr>
          <w:ilvl w:val="2"/>
          <w:numId w:val="32"/>
        </w:numPr>
        <w:tabs>
          <w:tab w:val="left" w:pos="1770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Основанием для отказа в предоставлении муниципальной 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являются:</w:t>
      </w:r>
    </w:p>
    <w:p w:rsidR="00B25689" w:rsidRPr="008B2585" w:rsidRDefault="00B25689" w:rsidP="00D34806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обращение заявителя, не соответствующего установленным статьей 3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Федерального закона № 159-ФЗ требованиям и (или) отчуждение 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имущества, указанного в заявлении, в порядке реализации преимущественного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приобретение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допускается</w:t>
      </w:r>
      <w:r>
        <w:rPr>
          <w:rFonts w:ascii="Times New Roman" w:hAnsi="Times New Roman"/>
          <w:sz w:val="28"/>
        </w:rPr>
        <w:t xml:space="preserve"> 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Федеральным законом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№159-ФЗ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другими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федеральными законами;</w:t>
      </w:r>
    </w:p>
    <w:p w:rsidR="00B25689" w:rsidRDefault="00B25689" w:rsidP="00D34806">
      <w:pPr>
        <w:widowControl w:val="0"/>
        <w:tabs>
          <w:tab w:val="left" w:pos="1093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color w:val="1A1A1A"/>
          <w:sz w:val="28"/>
        </w:rPr>
      </w:pPr>
      <w:r w:rsidRPr="00DF6D97">
        <w:rPr>
          <w:rFonts w:ascii="Times New Roman" w:hAnsi="Times New Roman"/>
          <w:sz w:val="28"/>
        </w:rPr>
        <w:t>несоответствие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сведений,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запросе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сведениям,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содержащимся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в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договоре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аренды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муниципального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DF6D97">
        <w:rPr>
          <w:rFonts w:ascii="Times New Roman" w:hAnsi="Times New Roman"/>
          <w:color w:val="1A1A1A"/>
          <w:sz w:val="28"/>
        </w:rPr>
        <w:t>имущества;</w:t>
      </w:r>
    </w:p>
    <w:p w:rsidR="00B25689" w:rsidRPr="00847143" w:rsidRDefault="00B25689" w:rsidP="00D34806">
      <w:pPr>
        <w:widowControl w:val="0"/>
        <w:tabs>
          <w:tab w:val="left" w:pos="1093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47143">
        <w:rPr>
          <w:rFonts w:ascii="Times New Roman" w:hAnsi="Times New Roman"/>
          <w:color w:val="1A1A1A"/>
          <w:sz w:val="28"/>
        </w:rPr>
        <w:t>обращение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заявителя,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утратившего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преимущественное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право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на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приобретение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арендуемого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имущества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в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соответствии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с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Федеральным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</w:rPr>
        <w:t>законом</w:t>
      </w:r>
      <w:r>
        <w:rPr>
          <w:rFonts w:ascii="Times New Roman" w:hAnsi="Times New Roman"/>
          <w:color w:val="1A1A1A"/>
          <w:sz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  <w:szCs w:val="28"/>
        </w:rPr>
        <w:t>№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847143">
        <w:rPr>
          <w:rFonts w:ascii="Times New Roman" w:hAnsi="Times New Roman"/>
          <w:color w:val="1A1A1A"/>
          <w:sz w:val="28"/>
          <w:szCs w:val="28"/>
        </w:rPr>
        <w:t>159-ФЗ;</w:t>
      </w:r>
    </w:p>
    <w:p w:rsidR="00B25689" w:rsidRPr="008B2585" w:rsidRDefault="00B25689" w:rsidP="00D34806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отсутствие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, в том числе </w:t>
      </w:r>
      <w:r w:rsidRPr="008B2585">
        <w:rPr>
          <w:rFonts w:ascii="Times New Roman" w:hAnsi="Times New Roman"/>
          <w:sz w:val="28"/>
        </w:rPr>
        <w:t xml:space="preserve">невозможность оказания муниципальной услуги, </w:t>
      </w:r>
      <w:r>
        <w:rPr>
          <w:rFonts w:ascii="Times New Roman" w:hAnsi="Times New Roman"/>
          <w:sz w:val="28"/>
        </w:rPr>
        <w:t>а также</w:t>
      </w:r>
      <w:r w:rsidRPr="008B2585">
        <w:rPr>
          <w:rFonts w:ascii="Times New Roman" w:hAnsi="Times New Roman"/>
          <w:sz w:val="28"/>
        </w:rPr>
        <w:t xml:space="preserve"> в силу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обстоятельств,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ранее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неизвестных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ставших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известными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процессе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услуги;</w:t>
      </w:r>
    </w:p>
    <w:p w:rsidR="00B25689" w:rsidRPr="008B2585" w:rsidRDefault="00B25689" w:rsidP="00D34806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представление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нарушением установленных требований, а также представление 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содержащих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недостоверные сведения;</w:t>
      </w:r>
    </w:p>
    <w:p w:rsidR="00B25689" w:rsidRPr="00B72414" w:rsidRDefault="00B25689" w:rsidP="00D3480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221"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 w:rsidRPr="00B72414">
        <w:rPr>
          <w:rFonts w:ascii="Times New Roman" w:hAnsi="Times New Roman"/>
          <w:sz w:val="28"/>
        </w:rPr>
        <w:t>обращение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оказании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которой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органом,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указанным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подразделе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B72414">
        <w:rPr>
          <w:rFonts w:ascii="Times New Roman" w:hAnsi="Times New Roman"/>
          <w:sz w:val="28"/>
        </w:rPr>
        <w:t>Регламента;</w:t>
      </w:r>
    </w:p>
    <w:p w:rsidR="00B25689" w:rsidRPr="008B2585" w:rsidRDefault="00B25689" w:rsidP="00D34806">
      <w:pPr>
        <w:widowControl w:val="0"/>
        <w:tabs>
          <w:tab w:val="left" w:pos="10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обращение (в письменном виде) заявителя с просьбой о прекращении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D34806">
      <w:pPr>
        <w:widowControl w:val="0"/>
        <w:tabs>
          <w:tab w:val="left" w:pos="10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отсутствие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нескольких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2.6 раздела 2 Регламента;</w:t>
      </w:r>
    </w:p>
    <w:p w:rsidR="00B25689" w:rsidRPr="00857152" w:rsidRDefault="00B25689" w:rsidP="00D34806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несоответствие документов, в том числе представленным 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 xml:space="preserve"> требованиям,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установленным пунктом 2.6.1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подраздела</w:t>
      </w:r>
      <w:r>
        <w:rPr>
          <w:rFonts w:ascii="Times New Roman" w:hAnsi="Times New Roman"/>
          <w:sz w:val="28"/>
        </w:rPr>
        <w:t xml:space="preserve"> 2.6. </w:t>
      </w:r>
      <w:r w:rsidRPr="00857152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57152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D34806">
      <w:pPr>
        <w:widowControl w:val="0"/>
        <w:tabs>
          <w:tab w:val="left" w:pos="1093"/>
        </w:tabs>
        <w:autoSpaceDE w:val="0"/>
        <w:autoSpaceDN w:val="0"/>
        <w:spacing w:after="0" w:line="240" w:lineRule="auto"/>
        <w:ind w:left="221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изменение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наступление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форс-мажорных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обстоятельств.</w:t>
      </w:r>
    </w:p>
    <w:p w:rsidR="00B25689" w:rsidRPr="008B2585" w:rsidRDefault="00B25689" w:rsidP="00D34806">
      <w:pPr>
        <w:widowControl w:val="0"/>
        <w:numPr>
          <w:ilvl w:val="2"/>
          <w:numId w:val="32"/>
        </w:numPr>
        <w:tabs>
          <w:tab w:val="left" w:pos="1769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Не допускается отказ в предоставлении муниципальной услуги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опубликованной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D34806">
      <w:pPr>
        <w:widowControl w:val="0"/>
        <w:numPr>
          <w:ilvl w:val="2"/>
          <w:numId w:val="32"/>
        </w:numPr>
        <w:tabs>
          <w:tab w:val="left" w:pos="1560"/>
        </w:tabs>
        <w:autoSpaceDE w:val="0"/>
        <w:autoSpaceDN w:val="0"/>
        <w:spacing w:after="0" w:line="240" w:lineRule="auto"/>
        <w:ind w:left="0"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Отказ в предоставлении муниципальной услуги не препятствует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повторному обращению после устранения причины, послужившей 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отказа.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>2.11. Порядок, размер и основания взимания государственной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пошлины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платы,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взимаемой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предоставление</w:t>
      </w: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услуги</w:t>
      </w: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177D21" w:rsidRDefault="00B25689" w:rsidP="00AC2E2F">
      <w:pPr>
        <w:widowControl w:val="0"/>
        <w:tabs>
          <w:tab w:val="left" w:pos="851"/>
          <w:tab w:val="left" w:pos="2335"/>
          <w:tab w:val="left" w:pos="4452"/>
          <w:tab w:val="left" w:pos="6580"/>
          <w:tab w:val="left" w:pos="768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 xml:space="preserve">Плата за предоставление муниципальной услуги, </w:t>
      </w:r>
      <w:r w:rsidRPr="00177D21">
        <w:rPr>
          <w:rFonts w:ascii="Times New Roman" w:hAnsi="Times New Roman"/>
          <w:spacing w:val="-1"/>
          <w:sz w:val="28"/>
          <w:szCs w:val="28"/>
        </w:rPr>
        <w:t>предусмотренной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настоящим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Административным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77D21">
        <w:rPr>
          <w:rFonts w:ascii="Times New Roman" w:hAnsi="Times New Roman"/>
          <w:sz w:val="28"/>
          <w:szCs w:val="28"/>
        </w:rPr>
        <w:t>регламентом,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взимается.</w:t>
      </w:r>
    </w:p>
    <w:p w:rsidR="00B25689" w:rsidRPr="00177D21" w:rsidRDefault="00B25689" w:rsidP="00AC2E2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 xml:space="preserve">2.12. Порядок, размер и основания взимания платы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необходимыми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обязательными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предоставления муниципальной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 xml:space="preserve"> услуги, включая информацию о методике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>размера такой платы</w:t>
      </w:r>
    </w:p>
    <w:p w:rsidR="00B25689" w:rsidRPr="00177D21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16"/>
          <w:szCs w:val="28"/>
        </w:rPr>
      </w:pPr>
    </w:p>
    <w:p w:rsidR="00B25689" w:rsidRPr="008B2585" w:rsidRDefault="00B25689" w:rsidP="00AC2E2F">
      <w:pPr>
        <w:widowControl w:val="0"/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177D21">
        <w:rPr>
          <w:rFonts w:ascii="Times New Roman" w:hAnsi="Times New Roman"/>
          <w:sz w:val="28"/>
          <w:szCs w:val="28"/>
        </w:rPr>
        <w:t>Взимание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платы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услуг,</w:t>
      </w:r>
      <w:r>
        <w:rPr>
          <w:rFonts w:ascii="Times New Roman" w:hAnsi="Times New Roman"/>
          <w:sz w:val="28"/>
          <w:szCs w:val="28"/>
        </w:rPr>
        <w:t xml:space="preserve"> которые я</w:t>
      </w:r>
      <w:r w:rsidRPr="00177D21">
        <w:rPr>
          <w:rFonts w:ascii="Times New Roman" w:hAnsi="Times New Roman"/>
          <w:sz w:val="28"/>
          <w:szCs w:val="28"/>
        </w:rPr>
        <w:t>вляютс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177D21">
        <w:rPr>
          <w:rFonts w:ascii="Times New Roman" w:hAnsi="Times New Roman"/>
          <w:sz w:val="28"/>
          <w:szCs w:val="28"/>
        </w:rPr>
        <w:t>необходимыми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обязательными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D21">
        <w:rPr>
          <w:rFonts w:ascii="Times New Roman" w:hAnsi="Times New Roman"/>
          <w:sz w:val="28"/>
          <w:szCs w:val="28"/>
        </w:rPr>
        <w:t>предусмотрено.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2.13. Максимальный срок ожидания в очереди при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подаче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запроса о предоставлении муниципальной услуги,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услуги, предоставляемой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участвующей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B2585">
        <w:rPr>
          <w:rFonts w:ascii="Times New Roman" w:hAnsi="Times New Roman"/>
          <w:sz w:val="28"/>
          <w:szCs w:val="28"/>
        </w:rPr>
        <w:t>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AC2E2F">
      <w:pPr>
        <w:widowControl w:val="0"/>
        <w:numPr>
          <w:ilvl w:val="2"/>
          <w:numId w:val="29"/>
        </w:numPr>
        <w:tabs>
          <w:tab w:val="left" w:pos="1770"/>
        </w:tabs>
        <w:autoSpaceDE w:val="0"/>
        <w:autoSpaceDN w:val="0"/>
        <w:spacing w:after="0" w:line="240" w:lineRule="auto"/>
        <w:ind w:right="25" w:firstLine="499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ожидания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очереди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подаче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(заявления)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15 </w:t>
      </w:r>
      <w:r w:rsidRPr="008B2585">
        <w:rPr>
          <w:rFonts w:ascii="Times New Roman" w:hAnsi="Times New Roman"/>
          <w:sz w:val="28"/>
        </w:rPr>
        <w:t>минут.</w:t>
      </w:r>
    </w:p>
    <w:p w:rsidR="00B25689" w:rsidRPr="008B2585" w:rsidRDefault="00B25689" w:rsidP="00AC2E2F">
      <w:pPr>
        <w:widowControl w:val="0"/>
        <w:numPr>
          <w:ilvl w:val="2"/>
          <w:numId w:val="29"/>
        </w:numPr>
        <w:tabs>
          <w:tab w:val="left" w:pos="1770"/>
        </w:tabs>
        <w:autoSpaceDE w:val="0"/>
        <w:autoSpaceDN w:val="0"/>
        <w:spacing w:after="0" w:line="240" w:lineRule="auto"/>
        <w:ind w:right="25" w:firstLine="499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Срок ожидания заявителем в очереди при получении 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15</w:t>
      </w:r>
      <w:r w:rsidRPr="008B2585">
        <w:rPr>
          <w:rFonts w:ascii="Times New Roman" w:hAnsi="Times New Roman"/>
          <w:sz w:val="28"/>
        </w:rPr>
        <w:t xml:space="preserve"> минут.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2.14. Срок и порядок регистрации запроса заявителя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предоставляемой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организацией, участвующей в предоставлении муниципальной услуги,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AC2E2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2.14.</w:t>
      </w:r>
      <w:r>
        <w:rPr>
          <w:rFonts w:ascii="Times New Roman" w:hAnsi="Times New Roman"/>
          <w:sz w:val="28"/>
          <w:szCs w:val="28"/>
        </w:rPr>
        <w:t>1.</w:t>
      </w:r>
      <w:r w:rsidRPr="008B2585">
        <w:rPr>
          <w:rFonts w:ascii="Times New Roman" w:hAnsi="Times New Roman"/>
          <w:sz w:val="28"/>
          <w:szCs w:val="28"/>
        </w:rPr>
        <w:t xml:space="preserve"> Регистрация заявления о предоставлении муниципальной услуги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(содержащихся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поступления.</w:t>
      </w:r>
    </w:p>
    <w:p w:rsidR="00B25689" w:rsidRPr="008B2585" w:rsidRDefault="00B25689" w:rsidP="00BB7B1B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2.14.2. </w:t>
      </w:r>
      <w:r w:rsidRPr="008B2585">
        <w:rPr>
          <w:rFonts w:ascii="Times New Roman" w:hAnsi="Times New Roman"/>
          <w:sz w:val="28"/>
        </w:rPr>
        <w:t xml:space="preserve">Регистрация заявления о предоставлении муниципальной услуги </w:t>
      </w:r>
      <w:r>
        <w:rPr>
          <w:rFonts w:ascii="Times New Roman" w:hAnsi="Times New Roman"/>
          <w:sz w:val="28"/>
        </w:rPr>
        <w:t xml:space="preserve">с </w:t>
      </w:r>
      <w:r w:rsidRPr="008B2585">
        <w:rPr>
          <w:rFonts w:ascii="Times New Roman" w:hAnsi="Times New Roman"/>
          <w:sz w:val="28"/>
        </w:rPr>
        <w:t>документами, указанными в пункте 2.6.1 подраздела 2.6. раздела 2 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Регламента, поступившими в электронном виде в выходной (нерабочий 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праздничный)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день,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первый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рабочий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день.</w:t>
      </w:r>
    </w:p>
    <w:p w:rsidR="00B25689" w:rsidRPr="008B2585" w:rsidRDefault="00B25689" w:rsidP="00BB7B1B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2.14.3. 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(содержащихся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сведений),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может превышать15 минут.</w:t>
      </w:r>
    </w:p>
    <w:p w:rsidR="00B25689" w:rsidRPr="008B2585" w:rsidRDefault="00B25689" w:rsidP="00757ED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2.15. Требования к помещениям, в которых предоставляется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муниципальная услуга, к залу ожидания, местам для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заполнения запросов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предоставлении муниципальной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услуги, информационным стендам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образцами их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заполнения и перечнем документов, необходимых для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каждой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8B2585">
        <w:rPr>
          <w:rFonts w:ascii="Times New Roman" w:hAnsi="Times New Roman"/>
          <w:sz w:val="28"/>
          <w:szCs w:val="28"/>
        </w:rPr>
        <w:t xml:space="preserve"> размещению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и оформлению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визуальной, текстовой и мультимедийной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информации о 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такой услуги,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в том числе к обеспечению доступности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инвалидов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указанных объектов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 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защите инвалидов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16"/>
          <w:szCs w:val="28"/>
        </w:rPr>
      </w:pPr>
    </w:p>
    <w:p w:rsidR="00B25689" w:rsidRPr="008B2585" w:rsidRDefault="00B25689" w:rsidP="00CF63EC">
      <w:pPr>
        <w:widowControl w:val="0"/>
        <w:tabs>
          <w:tab w:val="left" w:pos="177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2.15.1. 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графике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(режиме)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и </w:t>
      </w:r>
      <w:r w:rsidRPr="008B2585">
        <w:rPr>
          <w:rFonts w:ascii="Times New Roman" w:hAnsi="Times New Roman"/>
          <w:sz w:val="28"/>
        </w:rPr>
        <w:t>размещается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здание,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свою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деятельность,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месте.</w:t>
      </w:r>
    </w:p>
    <w:p w:rsidR="00B25689" w:rsidRPr="008B2585" w:rsidRDefault="00B25689" w:rsidP="00CF63E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должно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оборудовано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входом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свободного доступа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помещение.</w:t>
      </w:r>
    </w:p>
    <w:p w:rsidR="00B25689" w:rsidRPr="008B2585" w:rsidRDefault="00B25689" w:rsidP="00CF63E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Вход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оборудован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табличкой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(вывеской),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Управлении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осуществляющем предоставление муниципальной услуги, а также оборудован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удобной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лестницей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поручнями,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пандусами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беспрепятственного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передвижения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граждан.</w:t>
      </w:r>
    </w:p>
    <w:p w:rsidR="00B25689" w:rsidRPr="008B2585" w:rsidRDefault="00B25689" w:rsidP="00B31D1C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2.15.2. 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оборудуются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учетом требований доступности для инвалидов в соответствии с действующим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 российской Федерации о социальной защите инвалидов,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числе обеспечиваются:</w:t>
      </w:r>
    </w:p>
    <w:p w:rsidR="00B25689" w:rsidRPr="008B2585" w:rsidRDefault="00B25689" w:rsidP="00F571E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left="57" w:right="25" w:firstLine="66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</w:t>
      </w:r>
      <w:r w:rsidRPr="008B2585">
        <w:rPr>
          <w:rFonts w:ascii="Times New Roman" w:hAnsi="Times New Roman"/>
          <w:sz w:val="28"/>
        </w:rPr>
        <w:t>ловия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беспрепятственного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организовано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 услуг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 местам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отдыха;</w:t>
      </w:r>
    </w:p>
    <w:p w:rsidR="00B25689" w:rsidRPr="008B2585" w:rsidRDefault="00B25689" w:rsidP="00F571E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передвижения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 котором организовано предоставление услуг, входа в такой объект и выхода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 него, посадки в транспортное средство и высадки из него, в том числе 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кресла-коляски;</w:t>
      </w:r>
    </w:p>
    <w:p w:rsidR="00B25689" w:rsidRPr="008B2585" w:rsidRDefault="00B25689" w:rsidP="00F571E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сопровождение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инвалидов,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стойкие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расстройства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функции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зрения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передвижения,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оказание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помощи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котором организовано 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услуг;</w:t>
      </w:r>
    </w:p>
    <w:p w:rsidR="00B25689" w:rsidRPr="008B2585" w:rsidRDefault="00B25689" w:rsidP="00E20229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надлежащее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размещение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оборудования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беспрепятственного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инвалидов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предоставляемым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учетом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ограничений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жизнедеятельности;</w:t>
      </w:r>
    </w:p>
    <w:p w:rsidR="00B25689" w:rsidRPr="008B2585" w:rsidRDefault="00B25689" w:rsidP="002E596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дублирование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инвалидов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звуковой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зрительной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надписей,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знаков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текстовой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графической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знаками,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рельефно-точечным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шрифтом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Брайля,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допуск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сурдопереводчика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тифлосурдопереводчика;</w:t>
      </w:r>
    </w:p>
    <w:p w:rsidR="00B25689" w:rsidRPr="008B2585" w:rsidRDefault="00B25689" w:rsidP="00C0171C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допуск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организовано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собаки-проводника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подтверждающего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е </w:t>
      </w:r>
      <w:r w:rsidRPr="008B2585">
        <w:rPr>
          <w:rFonts w:ascii="Times New Roman" w:hAnsi="Times New Roman"/>
          <w:sz w:val="28"/>
        </w:rPr>
        <w:t>специальное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выдаваемого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Федерации;</w:t>
      </w:r>
    </w:p>
    <w:p w:rsidR="00B25689" w:rsidRPr="008B2585" w:rsidRDefault="00B25689" w:rsidP="00C0171C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оказание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работниками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предоставляющего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населению,</w:t>
      </w:r>
      <w:r>
        <w:rPr>
          <w:rFonts w:ascii="Times New Roman" w:hAnsi="Times New Roman"/>
          <w:sz w:val="28"/>
        </w:rPr>
        <w:t xml:space="preserve"> помощи и</w:t>
      </w:r>
      <w:r w:rsidRPr="008B2585">
        <w:rPr>
          <w:rFonts w:ascii="Times New Roman" w:hAnsi="Times New Roman"/>
          <w:sz w:val="28"/>
        </w:rPr>
        <w:t>нвалидам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преодолении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барьеров,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мешающих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16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 парковках общего пользования вблизи расположения помещений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предоставлению муниципальных услуг выделяется не менее 10 процентов мест(но не менее одного места) для бесплатной парковки транспортных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управляемых инвалидами I, II групп, и транспортных средств, перевозящих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таких инвалидов и (или) детей-инвалидов. На граждан из числа инвалидов III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группы распространяются нормы настоящей части в </w:t>
      </w:r>
      <w:hyperlink r:id="rId10">
        <w:r w:rsidRPr="008B2585">
          <w:rPr>
            <w:rFonts w:ascii="Times New Roman" w:hAnsi="Times New Roman"/>
            <w:sz w:val="28"/>
            <w:szCs w:val="28"/>
          </w:rPr>
          <w:t>порядке</w:t>
        </w:r>
      </w:hyperlink>
      <w:r w:rsidRPr="008B2585">
        <w:rPr>
          <w:rFonts w:ascii="Times New Roman" w:hAnsi="Times New Roman"/>
          <w:sz w:val="28"/>
          <w:szCs w:val="28"/>
        </w:rPr>
        <w:t>, определяемом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Правительством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Федерации.</w:t>
      </w:r>
    </w:p>
    <w:p w:rsidR="00B25689" w:rsidRPr="008B2585" w:rsidRDefault="00B25689" w:rsidP="00080BA6">
      <w:pPr>
        <w:widowControl w:val="0"/>
        <w:tabs>
          <w:tab w:val="left" w:pos="177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2.15.3. </w:t>
      </w:r>
      <w:r w:rsidRPr="008B2585">
        <w:rPr>
          <w:rFonts w:ascii="Times New Roman" w:hAnsi="Times New Roman"/>
          <w:sz w:val="28"/>
        </w:rPr>
        <w:t>Помещения, в которых предоставляются муниципальная услуга,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санитарно-гигиеническим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правилам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нормативам,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правилам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пожарной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безопасности,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труда.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Помещения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оборудуются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кондиционирования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(охлаждения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нагревания)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вентилирования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воздуха,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средствами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оповещения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возникновении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чрезвычайной ситуации. На видном месте располагаются схемы размещения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пожаротушения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путей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эвакуации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людей.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Предусматривается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оборудование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общественного пользования (туалет).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Управлении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оборудованных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помещениях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отведенных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кабинетах.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  <w:szCs w:val="28"/>
        </w:rPr>
        <w:t>Помещения,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предназначенные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е</w:t>
      </w:r>
      <w:r w:rsidRPr="008B2585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оборудуются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стендами,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подраздела 1.3. настоящего административного регламента.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стенды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размещаются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видном,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месте.</w:t>
      </w:r>
    </w:p>
    <w:p w:rsidR="00B25689" w:rsidRPr="008B2585" w:rsidRDefault="00B25689" w:rsidP="007B00F6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2.15.4. </w:t>
      </w:r>
      <w:r w:rsidRPr="008B2585">
        <w:rPr>
          <w:rFonts w:ascii="Times New Roman" w:hAnsi="Times New Roman"/>
          <w:sz w:val="28"/>
        </w:rPr>
        <w:t>Оформление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листов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удобным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чтения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шрифтом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–Times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New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Roman,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формат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А-4;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текст–прописные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буквы,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размером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шрифта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№14–обычный,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наименование–заглавные буквы, размером шрифта № 14 – жирный, поля 1 см вкруговую.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Тексты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материалов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напечатаны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исправлений,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наиболее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важная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выделяется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жирным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шрифтом.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материалов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видео</w:t>
      </w:r>
      <w:r>
        <w:rPr>
          <w:rFonts w:ascii="Times New Roman" w:hAnsi="Times New Roman"/>
          <w:sz w:val="28"/>
        </w:rPr>
        <w:t xml:space="preserve"> о</w:t>
      </w:r>
      <w:r w:rsidRPr="008B2585">
        <w:rPr>
          <w:rFonts w:ascii="Times New Roman" w:hAnsi="Times New Roman"/>
          <w:sz w:val="28"/>
        </w:rPr>
        <w:t>бразцов</w:t>
      </w:r>
      <w:r>
        <w:rPr>
          <w:rFonts w:ascii="Times New Roman" w:hAnsi="Times New Roman"/>
          <w:sz w:val="28"/>
        </w:rPr>
        <w:t xml:space="preserve"> заявлений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образцов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перечней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размеру шрифта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формату листа могут быть снижены.</w:t>
      </w:r>
    </w:p>
    <w:p w:rsidR="00B25689" w:rsidRPr="008B2585" w:rsidRDefault="00B25689" w:rsidP="00312F01">
      <w:pPr>
        <w:widowControl w:val="0"/>
        <w:tabs>
          <w:tab w:val="left" w:pos="184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2.15.5. </w:t>
      </w:r>
      <w:r w:rsidRPr="008B2585">
        <w:rPr>
          <w:rFonts w:ascii="Times New Roman" w:hAnsi="Times New Roman"/>
          <w:sz w:val="28"/>
        </w:rPr>
        <w:t>Помещения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комфортным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условиям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оптимальным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условиям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лиц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обеспечивать:</w:t>
      </w:r>
    </w:p>
    <w:p w:rsidR="00B25689" w:rsidRPr="008B2585" w:rsidRDefault="00B25689" w:rsidP="00005D31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8B2585">
        <w:rPr>
          <w:rFonts w:ascii="Times New Roman" w:hAnsi="Times New Roman"/>
          <w:sz w:val="28"/>
        </w:rPr>
        <w:t>омфортное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расположение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Администрации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3F603B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удобство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письменного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обращения;</w:t>
      </w:r>
    </w:p>
    <w:p w:rsidR="00B25689" w:rsidRPr="008B2585" w:rsidRDefault="00B25689" w:rsidP="00DB7BF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телефонную связь;</w:t>
      </w:r>
    </w:p>
    <w:p w:rsidR="00B25689" w:rsidRPr="008B2585" w:rsidRDefault="00B25689" w:rsidP="00DB7BF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копирования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документов;</w:t>
      </w:r>
    </w:p>
    <w:p w:rsidR="00B25689" w:rsidRPr="008B2585" w:rsidRDefault="00B25689" w:rsidP="00DB7BF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доступ к нормативным правовым актам, регулирующим 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8B086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8B2585">
        <w:rPr>
          <w:rFonts w:ascii="Times New Roman" w:hAnsi="Times New Roman"/>
          <w:sz w:val="28"/>
        </w:rPr>
        <w:t>аличие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письменных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принадлежностей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А4.</w:t>
      </w:r>
    </w:p>
    <w:p w:rsidR="00B25689" w:rsidRPr="008B2585" w:rsidRDefault="00B25689" w:rsidP="009C28B7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2.15.6. </w:t>
      </w:r>
      <w:r w:rsidRPr="008B2585">
        <w:rPr>
          <w:rFonts w:ascii="Times New Roman" w:hAnsi="Times New Roman"/>
          <w:sz w:val="28"/>
        </w:rPr>
        <w:t>Для ожидания заявителями 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ма, заполнения необходимых 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 муниципальной услуги документов отводятся места, оборудованные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стульями,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столами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(стойками)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обеспечиваются ручками, бланками документов. Количество мест ожидания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определяется исходя их фактической нагруз</w:t>
      </w:r>
      <w:r>
        <w:rPr>
          <w:rFonts w:ascii="Times New Roman" w:hAnsi="Times New Roman"/>
          <w:sz w:val="28"/>
        </w:rPr>
        <w:t xml:space="preserve">ки и возможности их размещения в </w:t>
      </w:r>
      <w:r w:rsidRPr="008B2585">
        <w:rPr>
          <w:rFonts w:ascii="Times New Roman" w:hAnsi="Times New Roman"/>
          <w:sz w:val="28"/>
        </w:rPr>
        <w:t>помещении.</w:t>
      </w:r>
    </w:p>
    <w:p w:rsidR="00B25689" w:rsidRPr="008B2585" w:rsidRDefault="00B25689" w:rsidP="009F728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графику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(режиму)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ежедневно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понедельника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пятницу)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выходных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праздничных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дней,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B2585">
        <w:rPr>
          <w:rFonts w:ascii="Times New Roman" w:hAnsi="Times New Roman"/>
          <w:sz w:val="28"/>
          <w:szCs w:val="28"/>
        </w:rPr>
        <w:t>течени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B2585">
        <w:rPr>
          <w:rFonts w:ascii="Times New Roman" w:hAnsi="Times New Roman"/>
          <w:sz w:val="28"/>
          <w:szCs w:val="28"/>
        </w:rPr>
        <w:t>рабочего времени.</w:t>
      </w:r>
    </w:p>
    <w:p w:rsidR="00B25689" w:rsidRPr="008B2585" w:rsidRDefault="00B25689" w:rsidP="009F728E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2.15.7. </w:t>
      </w:r>
      <w:r w:rsidRPr="008B2585">
        <w:rPr>
          <w:rFonts w:ascii="Times New Roman" w:hAnsi="Times New Roman"/>
          <w:sz w:val="28"/>
        </w:rPr>
        <w:t>Рабочее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оборудовано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персональным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компьютером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ресурсам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Кабинеты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оснащены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табличками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(вывесками)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кабинета.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Специалисты,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>е</w:t>
      </w:r>
      <w:r w:rsidRPr="008B258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услуг, обеспечиваются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нагрудными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идентификационными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карточками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(бейджами)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 настольным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табличками.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2.16. Показатели доступности и качества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 в том числе количество взаимодействий заявителя с 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лицами при предоставлении муниципальной услуги и их продолжительность,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</w:t>
      </w:r>
      <w:r>
        <w:rPr>
          <w:rFonts w:ascii="Times New Roman" w:hAnsi="Times New Roman"/>
          <w:sz w:val="28"/>
          <w:szCs w:val="28"/>
        </w:rPr>
        <w:t>–</w:t>
      </w:r>
      <w:r w:rsidRPr="008B2585">
        <w:rPr>
          <w:rFonts w:ascii="Times New Roman" w:hAnsi="Times New Roman"/>
          <w:sz w:val="28"/>
          <w:szCs w:val="28"/>
        </w:rPr>
        <w:t>коммуникационных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технологий, возможность либо невозможность получения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 в МФЦ (в том числе в полном объеме), в любом территориальном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подразделении органа, предоставляющего муниципальную услугу, по 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 (экстерриториальный принцип), посредством запроса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 нескольких государственных и (или) муниципальных услуг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МФЦ, предусмотренного статье</w:t>
      </w:r>
      <w:r>
        <w:rPr>
          <w:rFonts w:ascii="Times New Roman" w:hAnsi="Times New Roman"/>
          <w:sz w:val="28"/>
          <w:szCs w:val="28"/>
        </w:rPr>
        <w:t>й</w:t>
      </w:r>
      <w:r w:rsidRPr="008B2585">
        <w:rPr>
          <w:rFonts w:ascii="Times New Roman" w:hAnsi="Times New Roman"/>
          <w:sz w:val="28"/>
          <w:szCs w:val="28"/>
        </w:rPr>
        <w:t xml:space="preserve"> 15.1 Федерального закона от 27 июля 2010года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услуг»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B975B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2.16.1. </w:t>
      </w:r>
      <w:r w:rsidRPr="008B2585">
        <w:rPr>
          <w:rFonts w:ascii="Times New Roman" w:hAnsi="Times New Roman"/>
          <w:sz w:val="28"/>
        </w:rPr>
        <w:t>Показателями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доступности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качества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являются:</w:t>
      </w:r>
    </w:p>
    <w:p w:rsidR="00B25689" w:rsidRPr="008B2585" w:rsidRDefault="00B25689" w:rsidP="00B31D1C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</w:t>
      </w:r>
      <w:r>
        <w:rPr>
          <w:rFonts w:ascii="Times New Roman" w:hAnsi="Times New Roman"/>
          <w:sz w:val="28"/>
        </w:rPr>
        <w:t xml:space="preserve"> с</w:t>
      </w:r>
      <w:r w:rsidRPr="008B2585">
        <w:rPr>
          <w:rFonts w:ascii="Times New Roman" w:hAnsi="Times New Roman"/>
          <w:sz w:val="28"/>
        </w:rPr>
        <w:t>воевременно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 стандартом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E27979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полную,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актуальную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достоверную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информацию о порядке предоставления муниципальной услуги, в том числе 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информационно–коммуникационных технологий;</w:t>
      </w:r>
    </w:p>
    <w:p w:rsidR="00B25689" w:rsidRPr="008B2585" w:rsidRDefault="00B25689" w:rsidP="00C7348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DC5E89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возможность обращаться в досудебном (внесудебном) и (или) судебном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 в соответствии с законодательством Российской Федерации с жалобой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и</w:t>
      </w:r>
      <w:r w:rsidRPr="008B2585"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 лиц.</w:t>
      </w:r>
    </w:p>
    <w:p w:rsidR="00B25689" w:rsidRPr="008B2585" w:rsidRDefault="00B25689" w:rsidP="00FF487C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2.16.2. </w:t>
      </w:r>
      <w:r w:rsidRPr="008B2585">
        <w:rPr>
          <w:rFonts w:ascii="Times New Roman" w:hAnsi="Times New Roman"/>
          <w:sz w:val="28"/>
        </w:rPr>
        <w:t>Основные требования к качеству предоставления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услуги:</w:t>
      </w:r>
    </w:p>
    <w:p w:rsidR="00B25689" w:rsidRPr="008B2585" w:rsidRDefault="00B25689" w:rsidP="00FF487C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Pr="008B2585">
        <w:rPr>
          <w:rFonts w:ascii="Times New Roman" w:hAnsi="Times New Roman"/>
          <w:sz w:val="28"/>
        </w:rPr>
        <w:t>воевременность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Default="00B25689" w:rsidP="00FF487C">
      <w:pPr>
        <w:widowControl w:val="0"/>
        <w:tabs>
          <w:tab w:val="left" w:pos="0"/>
          <w:tab w:val="left" w:pos="113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Pr="00DF6D97">
        <w:rPr>
          <w:rFonts w:ascii="Times New Roman" w:hAnsi="Times New Roman"/>
          <w:sz w:val="28"/>
        </w:rPr>
        <w:t>остоверность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полнота</w:t>
      </w:r>
      <w:r>
        <w:rPr>
          <w:rFonts w:ascii="Times New Roman" w:hAnsi="Times New Roman"/>
          <w:sz w:val="28"/>
        </w:rPr>
        <w:t xml:space="preserve"> информировани</w:t>
      </w:r>
      <w:r w:rsidRPr="00DF6D97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обращения;</w:t>
      </w:r>
    </w:p>
    <w:p w:rsidR="00B25689" w:rsidRPr="00DF6D97" w:rsidRDefault="00B25689" w:rsidP="00FF487C">
      <w:pPr>
        <w:widowControl w:val="0"/>
        <w:tabs>
          <w:tab w:val="left" w:pos="0"/>
          <w:tab w:val="left" w:pos="113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DF6D97">
        <w:rPr>
          <w:rFonts w:ascii="Times New Roman" w:hAnsi="Times New Roman"/>
          <w:sz w:val="28"/>
        </w:rPr>
        <w:t>добство и доступность получения заявителем информации о порядке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муниципальной услуги.</w:t>
      </w:r>
    </w:p>
    <w:p w:rsidR="00B25689" w:rsidRPr="008B2585" w:rsidRDefault="00B25689" w:rsidP="00307CD3">
      <w:pPr>
        <w:widowControl w:val="0"/>
        <w:tabs>
          <w:tab w:val="left" w:pos="0"/>
          <w:tab w:val="left" w:pos="1134"/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2.16.3. </w:t>
      </w:r>
      <w:r w:rsidRPr="008B2585">
        <w:rPr>
          <w:rFonts w:ascii="Times New Roman" w:hAnsi="Times New Roman"/>
          <w:sz w:val="28"/>
        </w:rPr>
        <w:t>Показателями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качества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отсутствие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жалоб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 должностных лиц.</w:t>
      </w:r>
    </w:p>
    <w:p w:rsidR="00B25689" w:rsidRPr="008B2585" w:rsidRDefault="00B25689" w:rsidP="00C70BF3">
      <w:pPr>
        <w:widowControl w:val="0"/>
        <w:tabs>
          <w:tab w:val="left" w:pos="0"/>
          <w:tab w:val="left" w:pos="720"/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услуги:</w:t>
      </w:r>
    </w:p>
    <w:p w:rsidR="00B25689" w:rsidRPr="008B2585" w:rsidRDefault="00B25689" w:rsidP="00C70BF3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 направлении запроса почтовым отправлением или в 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непосредственного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осуществляющим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правило,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требуется;</w:t>
      </w:r>
    </w:p>
    <w:p w:rsidR="00B25689" w:rsidRPr="008B2585" w:rsidRDefault="00B25689" w:rsidP="00A47F87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осуществляющим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 не более двух раз, при подаче запроса и получении подготовленных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Продолжительность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минут.</w:t>
      </w:r>
    </w:p>
    <w:p w:rsidR="00B25689" w:rsidRPr="008B2585" w:rsidRDefault="00B25689" w:rsidP="00A47F8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(представителю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независимо от его места жительства или места пребывания (для физических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лиц, включая индивидуальных предпринимателей) либо места нахождения (для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юридических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любой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пределах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Краснодарского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(муниципальной)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экстерриториальному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принципу.</w:t>
      </w:r>
    </w:p>
    <w:p w:rsidR="00B25689" w:rsidRPr="008B2585" w:rsidRDefault="00B25689" w:rsidP="00A47F8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(муниципальной)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 в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экстерриториальному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принципу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взаимодействии,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заключенных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уполномоченным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Администрацией.</w:t>
      </w:r>
    </w:p>
    <w:p w:rsidR="00B25689" w:rsidRPr="008B2585" w:rsidRDefault="00B25689" w:rsidP="00BD6B33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2.16.4. </w:t>
      </w:r>
      <w:r w:rsidRPr="008B2585">
        <w:rPr>
          <w:rFonts w:ascii="Times New Roman" w:hAnsi="Times New Roman"/>
          <w:sz w:val="28"/>
        </w:rPr>
        <w:t>При 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ме комплексного запроса у заявителя сотрудник МФЦ</w:t>
      </w:r>
      <w:r>
        <w:rPr>
          <w:rFonts w:ascii="Times New Roman" w:hAnsi="Times New Roman"/>
          <w:sz w:val="28"/>
        </w:rPr>
        <w:t xml:space="preserve"> обязан </w:t>
      </w:r>
      <w:r w:rsidRPr="008B2585">
        <w:rPr>
          <w:rFonts w:ascii="Times New Roman" w:hAnsi="Times New Roman"/>
          <w:sz w:val="28"/>
        </w:rPr>
        <w:t>проинформировать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обязательными для предоставления государственных (муниципальных) услуг,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(муниципальных)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услуг, указанных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комплексном запросе.</w:t>
      </w:r>
    </w:p>
    <w:p w:rsidR="00B25689" w:rsidRPr="008B2585" w:rsidRDefault="00B25689" w:rsidP="007238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2.16.5. </w:t>
      </w:r>
      <w:r w:rsidRPr="008B2585">
        <w:rPr>
          <w:rFonts w:ascii="Times New Roman" w:hAnsi="Times New Roman"/>
          <w:sz w:val="28"/>
        </w:rPr>
        <w:t>Состав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вправе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совершить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 форме при получении муниципальной услуги с 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:</w:t>
      </w:r>
    </w:p>
    <w:p w:rsidR="00B25689" w:rsidRPr="008B2585" w:rsidRDefault="00B25689" w:rsidP="00E3512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получить информацию о местонахождении Администрации</w:t>
      </w:r>
      <w:r>
        <w:rPr>
          <w:rFonts w:ascii="Times New Roman" w:hAnsi="Times New Roman"/>
          <w:sz w:val="28"/>
        </w:rPr>
        <w:t xml:space="preserve"> (Управления)</w:t>
      </w:r>
      <w:r w:rsidRPr="008B2585">
        <w:rPr>
          <w:rFonts w:ascii="Times New Roman" w:hAnsi="Times New Roman"/>
          <w:sz w:val="28"/>
        </w:rPr>
        <w:t>, графике е</w:t>
      </w:r>
      <w:r>
        <w:rPr>
          <w:rFonts w:ascii="Times New Roman" w:hAnsi="Times New Roman"/>
          <w:sz w:val="28"/>
        </w:rPr>
        <w:t xml:space="preserve">е </w:t>
      </w:r>
      <w:r w:rsidRPr="008B2585">
        <w:rPr>
          <w:rFonts w:ascii="Times New Roman" w:hAnsi="Times New Roman"/>
          <w:sz w:val="28"/>
        </w:rPr>
        <w:t>работы;</w:t>
      </w:r>
    </w:p>
    <w:p w:rsidR="00B25689" w:rsidRPr="008B2585" w:rsidRDefault="00B25689" w:rsidP="00E3512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ознакомиться с перечнем необходимых документов для предоставлени</w:t>
      </w:r>
      <w:r>
        <w:rPr>
          <w:rFonts w:ascii="Times New Roman" w:hAnsi="Times New Roman"/>
          <w:sz w:val="28"/>
        </w:rPr>
        <w:t xml:space="preserve">я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у</w:t>
      </w:r>
      <w:r w:rsidRPr="008B2585">
        <w:rPr>
          <w:rFonts w:ascii="Times New Roman" w:hAnsi="Times New Roman"/>
          <w:sz w:val="28"/>
        </w:rPr>
        <w:t>слуги;</w:t>
      </w:r>
    </w:p>
    <w:p w:rsidR="00B25689" w:rsidRPr="008B2585" w:rsidRDefault="00B25689" w:rsidP="00E3512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Pr="008B2585">
        <w:rPr>
          <w:rFonts w:ascii="Times New Roman" w:hAnsi="Times New Roman"/>
          <w:sz w:val="28"/>
        </w:rPr>
        <w:t>качать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форму заявления;</w:t>
      </w:r>
    </w:p>
    <w:p w:rsidR="00B25689" w:rsidRPr="008B2585" w:rsidRDefault="00B25689" w:rsidP="00E3512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подать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заявление;</w:t>
      </w:r>
    </w:p>
    <w:p w:rsidR="00B25689" w:rsidRPr="008B2585" w:rsidRDefault="00B25689" w:rsidP="00E3512E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отследить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DF6D97" w:rsidRDefault="00B25689" w:rsidP="00E3512E">
      <w:pPr>
        <w:widowControl w:val="0"/>
        <w:tabs>
          <w:tab w:val="left" w:pos="1094"/>
        </w:tabs>
        <w:autoSpaceDE w:val="0"/>
        <w:autoSpaceDN w:val="0"/>
        <w:spacing w:before="3" w:after="0" w:line="240" w:lineRule="auto"/>
        <w:ind w:right="25" w:firstLine="720"/>
        <w:jc w:val="both"/>
        <w:rPr>
          <w:rFonts w:ascii="Times New Roman" w:hAnsi="Times New Roman"/>
          <w:sz w:val="16"/>
          <w:szCs w:val="28"/>
        </w:rPr>
      </w:pPr>
      <w:r w:rsidRPr="00DF6D97">
        <w:rPr>
          <w:rFonts w:ascii="Times New Roman" w:hAnsi="Times New Roman"/>
          <w:sz w:val="28"/>
        </w:rPr>
        <w:t>получить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результат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32120B">
      <w:pPr>
        <w:widowControl w:val="0"/>
        <w:tabs>
          <w:tab w:val="left" w:pos="177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2.16.6. </w:t>
      </w:r>
      <w:r w:rsidRPr="008B2585">
        <w:rPr>
          <w:rFonts w:ascii="Times New Roman" w:hAnsi="Times New Roman"/>
          <w:sz w:val="28"/>
        </w:rPr>
        <w:t>Заявителю обеспечивается возможность получения информации 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услуги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32120B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 в электронном виде заявителю предоставляются в виде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8B2585">
        <w:rPr>
          <w:rFonts w:ascii="Times New Roman" w:hAnsi="Times New Roman"/>
          <w:sz w:val="28"/>
          <w:szCs w:val="28"/>
        </w:rPr>
        <w:t>ведомления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личном кабинете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региональном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32120B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2.16.7. </w:t>
      </w:r>
      <w:r w:rsidRPr="008B2585">
        <w:rPr>
          <w:rFonts w:ascii="Times New Roman" w:hAnsi="Times New Roman"/>
          <w:sz w:val="28"/>
        </w:rPr>
        <w:t>При направлении заявления и документов (содержащихся в них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сведений)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пунктом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2.17.1.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2.17.</w:t>
      </w:r>
      <w:r>
        <w:rPr>
          <w:rFonts w:ascii="Times New Roman" w:hAnsi="Times New Roman"/>
          <w:sz w:val="28"/>
        </w:rPr>
        <w:t xml:space="preserve"> р</w:t>
      </w:r>
      <w:r w:rsidRPr="008B2585">
        <w:rPr>
          <w:rFonts w:ascii="Times New Roman" w:hAnsi="Times New Roman"/>
          <w:sz w:val="28"/>
        </w:rPr>
        <w:t>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сообщения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подтверждающего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регистрацию.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2.17. Иные требования, в том числе учитывающие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особенности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МФЦ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особенности предоставления муниципальной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услуги по экстерриториальному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принципу и особенности предоставления муниципальной услуги в 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EF0B20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2.17.1. 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(содержащиеся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сведения),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необходимые для предоставления муниципальной услуги, в том числе в 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документа:</w:t>
      </w:r>
    </w:p>
    <w:p w:rsidR="00B25689" w:rsidRPr="008B2585" w:rsidRDefault="00B25689" w:rsidP="00EF0B2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Управление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EF0B2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</w:t>
      </w:r>
      <w:r w:rsidRPr="008B2585">
        <w:rPr>
          <w:rFonts w:ascii="Times New Roman" w:hAnsi="Times New Roman"/>
          <w:sz w:val="28"/>
        </w:rPr>
        <w:t>ерез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принципу;</w:t>
      </w:r>
    </w:p>
    <w:p w:rsidR="00B25689" w:rsidRPr="008B2585" w:rsidRDefault="00B25689" w:rsidP="00EF0B2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информационно-телекоммуникационных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технологий, включая использование, с применением электронной подписи, вид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требованиям,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«Правилами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усиленной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услуг»,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утвержденных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о</w:t>
      </w:r>
      <w:r w:rsidRPr="008B2585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        </w:t>
      </w:r>
      <w:r w:rsidRPr="008B2585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августа 2012 года № 852 «Об утверждении Правил использования усиленной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 и муниципальных услуг и о внесении изменения в Правила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разработки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утверждения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услуг»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изменениями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дополнениями)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постановления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Правительства Российской Федерации от 25 июня 2012 года № 634 «О видах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 подписи, использование которых допускается при обращении 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получением государственных и муниципальных услуг» (далее </w:t>
      </w:r>
      <w:r>
        <w:rPr>
          <w:rFonts w:ascii="Times New Roman" w:hAnsi="Times New Roman"/>
          <w:sz w:val="28"/>
        </w:rPr>
        <w:t>–</w:t>
      </w:r>
      <w:r w:rsidRPr="008B2585">
        <w:rPr>
          <w:rFonts w:ascii="Times New Roman" w:hAnsi="Times New Roman"/>
          <w:sz w:val="28"/>
        </w:rPr>
        <w:t xml:space="preserve"> электронная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подпись).</w:t>
      </w:r>
    </w:p>
    <w:p w:rsidR="00B25689" w:rsidRPr="008B2585" w:rsidRDefault="00B25689" w:rsidP="005C7E6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16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 случае направления заявлений и документов в электронной форме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усиленной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квалифицированной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подписью.</w:t>
      </w:r>
    </w:p>
    <w:p w:rsidR="00B25689" w:rsidRPr="008B2585" w:rsidRDefault="00B25689" w:rsidP="005C7E6F">
      <w:pPr>
        <w:widowControl w:val="0"/>
        <w:tabs>
          <w:tab w:val="left" w:pos="177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2.17.2. </w:t>
      </w:r>
      <w:r w:rsidRPr="008B2585">
        <w:rPr>
          <w:rFonts w:ascii="Times New Roman" w:hAnsi="Times New Roman"/>
          <w:sz w:val="28"/>
        </w:rPr>
        <w:t>Заявителям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информации о </w:t>
      </w:r>
      <w:r w:rsidRPr="008B2585">
        <w:rPr>
          <w:rFonts w:ascii="Times New Roman" w:hAnsi="Times New Roman"/>
          <w:sz w:val="28"/>
        </w:rPr>
        <w:t>предоставляемой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е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5C7E6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доступа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выбрать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Федерации </w:t>
      </w:r>
      <w:r w:rsidRPr="008B2585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открытия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территориальных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выбрать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перечнем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оказываемых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услуг и </w:t>
      </w:r>
      <w:r w:rsidRPr="008B2585">
        <w:rPr>
          <w:rFonts w:ascii="Times New Roman" w:hAnsi="Times New Roman"/>
          <w:sz w:val="28"/>
          <w:szCs w:val="28"/>
        </w:rPr>
        <w:t>информацией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 каждой услуге.</w:t>
      </w:r>
    </w:p>
    <w:p w:rsidR="00B25689" w:rsidRPr="008B2585" w:rsidRDefault="00B25689" w:rsidP="00BD18C9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карточке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каждой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описание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подробная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способах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исполнения, а также бланки заявлений и форм, которые необходимо заполнить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услугой.</w:t>
      </w:r>
    </w:p>
    <w:p w:rsidR="00B25689" w:rsidRPr="008B2585" w:rsidRDefault="00B25689" w:rsidP="0095166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муниципальной услуги, и прием таких запросов и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 следующем порядке:</w:t>
      </w:r>
    </w:p>
    <w:p w:rsidR="00B25689" w:rsidRPr="008B2585" w:rsidRDefault="00B25689" w:rsidP="003B2AF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кабинет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57125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оформления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сети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Интернет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пройти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авторизации 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57125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авторизации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ввести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страховой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номер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индивидуального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лицевого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счета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застрахованного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выданный</w:t>
      </w:r>
      <w:r>
        <w:rPr>
          <w:rFonts w:ascii="Times New Roman" w:hAnsi="Times New Roman"/>
          <w:sz w:val="28"/>
        </w:rPr>
        <w:t xml:space="preserve"> </w:t>
      </w:r>
      <w:r w:rsidRPr="00C5322B">
        <w:rPr>
          <w:rFonts w:ascii="Times New Roman" w:hAnsi="Times New Roman"/>
          <w:bCs/>
          <w:sz w:val="28"/>
        </w:rPr>
        <w:t>Фонд</w:t>
      </w:r>
      <w:r>
        <w:rPr>
          <w:rFonts w:ascii="Times New Roman" w:hAnsi="Times New Roman"/>
          <w:bCs/>
          <w:sz w:val="28"/>
        </w:rPr>
        <w:t>ом</w:t>
      </w:r>
      <w:r w:rsidRPr="00C5322B">
        <w:rPr>
          <w:rFonts w:ascii="Times New Roman" w:hAnsi="Times New Roman"/>
          <w:bCs/>
          <w:sz w:val="28"/>
        </w:rPr>
        <w:t xml:space="preserve"> пенсионного и социального страхования Российской Федерации</w:t>
      </w:r>
      <w:r>
        <w:rPr>
          <w:rFonts w:ascii="Times New Roman" w:hAnsi="Times New Roman"/>
          <w:bCs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(СНИЛС), и пароль, полученный после регистрации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7C26C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8B2585">
        <w:rPr>
          <w:rFonts w:ascii="Times New Roman" w:hAnsi="Times New Roman"/>
          <w:sz w:val="28"/>
        </w:rPr>
        <w:t>аявитель, выбрав муниципальную услугу, готовит пакет 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(копии в электронном виде), необходимых для ее предоставления, и направляет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вместе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личный кабинет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F45716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вместе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попадает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систему</w:t>
      </w:r>
      <w:r>
        <w:rPr>
          <w:rFonts w:ascii="Times New Roman" w:hAnsi="Times New Roman"/>
          <w:sz w:val="28"/>
        </w:rPr>
        <w:t xml:space="preserve"> Администрации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оказывающей в</w:t>
      </w:r>
      <w:r w:rsidRPr="008B2585">
        <w:rPr>
          <w:rFonts w:ascii="Times New Roman" w:hAnsi="Times New Roman"/>
          <w:sz w:val="28"/>
        </w:rPr>
        <w:t>ыбранную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обращений, заявлений и иных документов (сведений), поступивших с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межведомственного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взаимодействия.</w:t>
      </w:r>
    </w:p>
    <w:p w:rsidR="00B25689" w:rsidRPr="008B2585" w:rsidRDefault="00B25689" w:rsidP="00CA0A95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2.17.3. 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использованием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</w:rPr>
        <w:t xml:space="preserve"> получение сведений о ходе выполнения запроса 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CA0A95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 в электронном виде заявителю представляются в виде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уведомления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личном кабинете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DF6D97" w:rsidRDefault="00B25689" w:rsidP="00CA0A95">
      <w:pPr>
        <w:widowControl w:val="0"/>
        <w:tabs>
          <w:tab w:val="left" w:pos="177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2.17.4. </w:t>
      </w:r>
      <w:r w:rsidRPr="00DF6D97">
        <w:rPr>
          <w:rFonts w:ascii="Times New Roman" w:hAnsi="Times New Roman"/>
          <w:sz w:val="28"/>
        </w:rPr>
        <w:t>При направлении заявления и документов (содержащихся в них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сведений)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предусмотренном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пунктом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2.6.1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подраздела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2.6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</w:rPr>
        <w:t>обеспечивается</w:t>
      </w:r>
      <w:r>
        <w:rPr>
          <w:rFonts w:ascii="Times New Roman" w:hAnsi="Times New Roman"/>
          <w:sz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направлен</w:t>
      </w:r>
      <w:r>
        <w:rPr>
          <w:rFonts w:ascii="Times New Roman" w:hAnsi="Times New Roman"/>
          <w:sz w:val="28"/>
          <w:szCs w:val="28"/>
        </w:rPr>
        <w:t xml:space="preserve">ия </w:t>
      </w:r>
      <w:r w:rsidRPr="00DF6D97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сообщения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электронном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виде,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F6D97">
        <w:rPr>
          <w:rFonts w:ascii="Times New Roman" w:hAnsi="Times New Roman"/>
          <w:sz w:val="28"/>
          <w:szCs w:val="28"/>
        </w:rPr>
        <w:t>одтверждающего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D97">
        <w:rPr>
          <w:rFonts w:ascii="Times New Roman" w:hAnsi="Times New Roman"/>
          <w:sz w:val="28"/>
          <w:szCs w:val="28"/>
        </w:rPr>
        <w:t>регистрацию.</w:t>
      </w:r>
    </w:p>
    <w:p w:rsidR="00B25689" w:rsidRPr="008B2585" w:rsidRDefault="00B25689" w:rsidP="00CC5BFA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2.17.5. </w:t>
      </w:r>
      <w:r w:rsidRPr="008B2585">
        <w:rPr>
          <w:rFonts w:ascii="Times New Roman" w:hAnsi="Times New Roman"/>
          <w:sz w:val="28"/>
        </w:rPr>
        <w:t>При обращении в МФЦ муниципальная услуга предоставляется 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учетом принципа экстерриториальности, в соответствии с которым 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вправе выбрать для обращения за получением услуги МФЦ, расположенный 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независимо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расположения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 объектов недвижимости.</w:t>
      </w:r>
    </w:p>
    <w:p w:rsidR="00B25689" w:rsidRPr="008B2585" w:rsidRDefault="00B25689" w:rsidP="00D12F66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2.17.6. 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МФЦ:</w:t>
      </w:r>
    </w:p>
    <w:p w:rsidR="00B25689" w:rsidRPr="008B2585" w:rsidRDefault="00B25689" w:rsidP="00D12F6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8B2585">
        <w:rPr>
          <w:rFonts w:ascii="Times New Roman" w:hAnsi="Times New Roman"/>
          <w:sz w:val="28"/>
        </w:rPr>
        <w:t>принимает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представленные заявителем (представителем заявителя);</w:t>
      </w:r>
    </w:p>
    <w:p w:rsidR="00B25689" w:rsidRPr="008B2585" w:rsidRDefault="00B25689" w:rsidP="00D12F6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8B2585"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(сканирование)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пунктами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1-7,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9,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10,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14,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210-ФЗ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предоставления государственных и муниципальных услуг» (далее </w:t>
      </w:r>
      <w:r>
        <w:rPr>
          <w:rFonts w:ascii="Times New Roman" w:hAnsi="Times New Roman"/>
          <w:sz w:val="28"/>
        </w:rPr>
        <w:t>–</w:t>
      </w:r>
      <w:r w:rsidRPr="008B2585">
        <w:rPr>
          <w:rFonts w:ascii="Times New Roman" w:hAnsi="Times New Roman"/>
          <w:sz w:val="28"/>
        </w:rPr>
        <w:t xml:space="preserve"> 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хранения) и представленных заявителем (представителем заявителя),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представил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 регламентом предоставления муниципальной услуги для 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исключением случая, когда в соответствии с нормативным правовым актом 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муниципальной услуги необходимо предъявление нотариально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удостоверенной копии документа личного хранения);</w:t>
      </w:r>
    </w:p>
    <w:p w:rsidR="00B25689" w:rsidRPr="008B2585" w:rsidRDefault="00B25689" w:rsidP="007A45D0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Pr="008B2585">
        <w:rPr>
          <w:rFonts w:ascii="Times New Roman" w:hAnsi="Times New Roman"/>
          <w:sz w:val="28"/>
        </w:rPr>
        <w:t>формирует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образы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копий документов личного хранения, принятых от заявителя 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 обеспечивая их заверение электронной подписью в 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порядке;</w:t>
      </w:r>
    </w:p>
    <w:p w:rsidR="00B25689" w:rsidRPr="008B2585" w:rsidRDefault="00B25689" w:rsidP="007A45D0">
      <w:pPr>
        <w:widowControl w:val="0"/>
        <w:tabs>
          <w:tab w:val="left" w:pos="1234"/>
          <w:tab w:val="left" w:pos="2138"/>
          <w:tab w:val="left" w:pos="4857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 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 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  </w:t>
      </w:r>
      <w:r w:rsidRPr="008B2585">
        <w:rPr>
          <w:rFonts w:ascii="Times New Roman" w:hAnsi="Times New Roman"/>
          <w:sz w:val="28"/>
        </w:rPr>
        <w:t>информационно</w:t>
      </w:r>
      <w:r>
        <w:rPr>
          <w:rFonts w:ascii="Times New Roman" w:hAnsi="Times New Roman"/>
          <w:sz w:val="28"/>
        </w:rPr>
        <w:t xml:space="preserve">  –  </w:t>
      </w:r>
      <w:r w:rsidRPr="008B2585">
        <w:rPr>
          <w:rFonts w:ascii="Times New Roman" w:hAnsi="Times New Roman"/>
          <w:sz w:val="28"/>
        </w:rPr>
        <w:t>телекоммуникационных</w:t>
      </w:r>
      <w:r>
        <w:rPr>
          <w:rFonts w:ascii="Times New Roman" w:hAnsi="Times New Roman"/>
          <w:sz w:val="28"/>
        </w:rPr>
        <w:t xml:space="preserve"> т</w:t>
      </w:r>
      <w:r w:rsidRPr="008B2585">
        <w:rPr>
          <w:rFonts w:ascii="Times New Roman" w:hAnsi="Times New Roman"/>
          <w:sz w:val="28"/>
        </w:rPr>
        <w:t>ехнологий направляет электронные документы и (или) электронные образы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заверенные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уполномоченным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исполнительные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самоуправления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подведомственные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услугу.</w:t>
      </w:r>
    </w:p>
    <w:p w:rsidR="00B25689" w:rsidRPr="008B2585" w:rsidRDefault="00B25689" w:rsidP="007E3FBA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2.1.7.7. </w:t>
      </w:r>
      <w:r w:rsidRPr="008B2585">
        <w:rPr>
          <w:rFonts w:ascii="Times New Roman" w:hAnsi="Times New Roman"/>
          <w:sz w:val="28"/>
        </w:rPr>
        <w:t>Передача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 </w:t>
      </w:r>
      <w:r w:rsidRPr="008B2585">
        <w:rPr>
          <w:rFonts w:ascii="Times New Roman" w:hAnsi="Times New Roman"/>
          <w:sz w:val="28"/>
        </w:rPr>
        <w:t>осуществляется не позднее следующего дня на основании реестра, который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составляется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двух экземплярах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содержит дату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время передачи.</w:t>
      </w:r>
    </w:p>
    <w:p w:rsidR="00B25689" w:rsidRPr="008B2585" w:rsidRDefault="00B25689" w:rsidP="007E3F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приема-передачи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Управление, </w:t>
      </w:r>
      <w:r w:rsidRPr="008B2585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Управления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согласовывается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руководителями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МФЦ.</w:t>
      </w:r>
    </w:p>
    <w:p w:rsidR="00B25689" w:rsidRPr="008B2585" w:rsidRDefault="00B25689" w:rsidP="007E3F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пакета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работник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принимающий их, проверяет в присутствии курьера соответствие и 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дату,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экземпляр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остается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второй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подлежит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возврату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курьеру.</w:t>
      </w:r>
    </w:p>
    <w:p w:rsidR="00B25689" w:rsidRPr="008B2585" w:rsidRDefault="00B25689" w:rsidP="007E3F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базу.</w:t>
      </w:r>
    </w:p>
    <w:p w:rsidR="00B25689" w:rsidRPr="008B2585" w:rsidRDefault="00B25689" w:rsidP="007E3F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8B2585">
        <w:rPr>
          <w:rFonts w:ascii="Times New Roman" w:hAnsi="Times New Roman"/>
          <w:sz w:val="28"/>
          <w:szCs w:val="28"/>
        </w:rPr>
        <w:t>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приложенные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 w:rsidRPr="008B2585">
        <w:rPr>
          <w:rFonts w:ascii="Times New Roman" w:hAnsi="Times New Roman"/>
          <w:sz w:val="28"/>
          <w:szCs w:val="28"/>
        </w:rPr>
        <w:t>осле</w:t>
      </w:r>
      <w:r>
        <w:rPr>
          <w:rFonts w:ascii="Times New Roman" w:hAnsi="Times New Roman"/>
          <w:sz w:val="28"/>
          <w:szCs w:val="28"/>
        </w:rPr>
        <w:t xml:space="preserve"> утверждения главой муниципального образования Ейский район</w:t>
      </w:r>
      <w:r w:rsidRPr="008B2585">
        <w:rPr>
          <w:rFonts w:ascii="Times New Roman" w:hAnsi="Times New Roman"/>
          <w:sz w:val="28"/>
          <w:szCs w:val="28"/>
        </w:rPr>
        <w:t xml:space="preserve"> регистр</w:t>
      </w:r>
      <w:r>
        <w:rPr>
          <w:rFonts w:ascii="Times New Roman" w:hAnsi="Times New Roman"/>
          <w:sz w:val="28"/>
          <w:szCs w:val="28"/>
        </w:rPr>
        <w:t xml:space="preserve">ируются в системе электронного документооборота (далее – ЕМСЭД) и </w:t>
      </w:r>
      <w:r w:rsidRPr="008B2585">
        <w:rPr>
          <w:rFonts w:ascii="Times New Roman" w:hAnsi="Times New Roman"/>
          <w:sz w:val="28"/>
          <w:szCs w:val="28"/>
        </w:rPr>
        <w:t>передаются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на рассмотрение заместителю главы </w:t>
      </w:r>
      <w:r>
        <w:rPr>
          <w:rFonts w:ascii="Times New Roman" w:hAnsi="Times New Roman"/>
          <w:sz w:val="28"/>
          <w:szCs w:val="28"/>
        </w:rPr>
        <w:t>муниципального образования Ейский район</w:t>
      </w:r>
      <w:r w:rsidRPr="008B258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координирующему деятельность Управления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Ейский район,  </w:t>
      </w:r>
      <w:r w:rsidRPr="008B2585">
        <w:rPr>
          <w:rFonts w:ascii="Times New Roman" w:hAnsi="Times New Roman"/>
          <w:sz w:val="28"/>
          <w:szCs w:val="28"/>
        </w:rPr>
        <w:t>рассматривает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приложенным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пакетом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накладывает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резолюцию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направляет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Руководитель Управления в течение одного рабочего дня накладывает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резолюцию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приложенными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У</w:t>
      </w:r>
      <w:r w:rsidRPr="008B2585">
        <w:rPr>
          <w:rFonts w:ascii="Times New Roman" w:hAnsi="Times New Roman"/>
          <w:sz w:val="28"/>
          <w:szCs w:val="28"/>
        </w:rPr>
        <w:t>правления,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з</w:t>
      </w:r>
      <w:r w:rsidRPr="008B2585">
        <w:rPr>
          <w:rFonts w:ascii="Times New Roman" w:hAnsi="Times New Roman"/>
          <w:sz w:val="28"/>
          <w:szCs w:val="28"/>
        </w:rPr>
        <w:t>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прилагаемых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расписки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рассмотрение 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3. Состав, последовательность и сроки выполнения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административных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процедур,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требования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порядку</w:t>
      </w:r>
    </w:p>
    <w:p w:rsidR="00B25689" w:rsidRDefault="00B25689" w:rsidP="00A0604B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их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выполнения,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том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 xml:space="preserve">числе особенности выполнения </w:t>
      </w:r>
    </w:p>
    <w:p w:rsidR="00B25689" w:rsidRDefault="00B25689" w:rsidP="00A0604B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b/>
          <w:sz w:val="28"/>
        </w:rPr>
        <w:t>административных процедур в</w:t>
      </w:r>
      <w:r>
        <w:rPr>
          <w:rFonts w:ascii="Times New Roman" w:hAnsi="Times New Roman"/>
          <w:b/>
          <w:sz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электронной форме</w:t>
      </w:r>
      <w:r w:rsidRPr="008B2585">
        <w:rPr>
          <w:rFonts w:ascii="Times New Roman" w:hAnsi="Times New Roman"/>
          <w:sz w:val="28"/>
        </w:rPr>
        <w:t xml:space="preserve">, </w:t>
      </w:r>
    </w:p>
    <w:p w:rsidR="00B25689" w:rsidRDefault="00B25689" w:rsidP="00A0604B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>а также особенности выполнения административны</w:t>
      </w:r>
      <w:r>
        <w:rPr>
          <w:rFonts w:ascii="Times New Roman" w:hAnsi="Times New Roman"/>
          <w:b/>
          <w:sz w:val="28"/>
        </w:rPr>
        <w:t xml:space="preserve">х </w:t>
      </w:r>
    </w:p>
    <w:p w:rsidR="00B25689" w:rsidRDefault="00B25689" w:rsidP="00A0604B">
      <w:pPr>
        <w:widowControl w:val="0"/>
        <w:autoSpaceDE w:val="0"/>
        <w:autoSpaceDN w:val="0"/>
        <w:spacing w:after="0" w:line="240" w:lineRule="auto"/>
        <w:ind w:right="25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sz w:val="28"/>
        </w:rPr>
        <w:t xml:space="preserve">процедур в </w:t>
      </w:r>
      <w:r>
        <w:rPr>
          <w:rFonts w:ascii="Times New Roman" w:hAnsi="Times New Roman"/>
          <w:b/>
          <w:sz w:val="28"/>
        </w:rPr>
        <w:t>МФЦ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b/>
          <w:sz w:val="16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before="89"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3.1. Перечень административных процедур (действий)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FB17D0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3.1.1. 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включает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следующие административные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процедуры:</w:t>
      </w:r>
    </w:p>
    <w:p w:rsidR="00B25689" w:rsidRPr="008B2585" w:rsidRDefault="00B25689" w:rsidP="00FB17D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прилагаемых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 и выдача заявителю расписки в получении заявления и документов;</w:t>
      </w:r>
    </w:p>
    <w:p w:rsidR="00B25689" w:rsidRPr="008B2585" w:rsidRDefault="00B25689" w:rsidP="00FB17D0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перевод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снятие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заявителем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C179AA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8B2585">
        <w:rPr>
          <w:rFonts w:ascii="Times New Roman" w:hAnsi="Times New Roman"/>
          <w:sz w:val="28"/>
        </w:rPr>
        <w:t>ассмотрение</w:t>
      </w:r>
      <w:r>
        <w:rPr>
          <w:rFonts w:ascii="Times New Roman" w:hAnsi="Times New Roman"/>
          <w:sz w:val="28"/>
        </w:rPr>
        <w:t xml:space="preserve"> Управлением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прилагаемых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приобретение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собственность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объекта,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C179AA">
      <w:pPr>
        <w:widowControl w:val="0"/>
        <w:tabs>
          <w:tab w:val="left" w:pos="10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одписание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договора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купли-продажи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выдача договора заявителю.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 вправе отозвать свое заявление на любой стадии рассмотрения,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согласования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обратившись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заявлением 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F1129B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3.1.2. 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(направление)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2.6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 настоящего Регламента.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 xml:space="preserve"> получения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делопроизводства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обеспечивает:</w:t>
      </w:r>
    </w:p>
    <w:p w:rsidR="00B25689" w:rsidRPr="008B2585" w:rsidRDefault="00B25689" w:rsidP="00881E5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8B2585">
        <w:rPr>
          <w:rFonts w:ascii="Times New Roman" w:hAnsi="Times New Roman"/>
          <w:sz w:val="28"/>
        </w:rPr>
        <w:t>егистрацию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прилагаемых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1"/>
          <w:sz w:val="28"/>
        </w:rPr>
        <w:t xml:space="preserve">ЕМСЭД, </w:t>
      </w:r>
      <w:r w:rsidRPr="008B2585">
        <w:rPr>
          <w:rFonts w:ascii="Times New Roman" w:hAnsi="Times New Roman"/>
          <w:sz w:val="28"/>
        </w:rPr>
        <w:t>проверку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достоверности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документов;</w:t>
      </w:r>
    </w:p>
    <w:p w:rsidR="00B25689" w:rsidRPr="007E6545" w:rsidRDefault="00B25689" w:rsidP="008C62B7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7E6545">
        <w:rPr>
          <w:rFonts w:ascii="Times New Roman" w:hAnsi="Times New Roman"/>
          <w:sz w:val="28"/>
        </w:rPr>
        <w:t>аправление</w:t>
      </w:r>
      <w:r>
        <w:rPr>
          <w:rFonts w:ascii="Times New Roman" w:hAnsi="Times New Roman"/>
          <w:sz w:val="28"/>
        </w:rPr>
        <w:t xml:space="preserve"> руководителю Управления</w:t>
      </w:r>
      <w:r w:rsidRPr="007E6545">
        <w:rPr>
          <w:rFonts w:ascii="Times New Roman" w:hAnsi="Times New Roman"/>
          <w:sz w:val="28"/>
        </w:rPr>
        <w:t>;</w:t>
      </w:r>
    </w:p>
    <w:p w:rsidR="00B25689" w:rsidRDefault="00B25689" w:rsidP="007C2679">
      <w:pPr>
        <w:widowControl w:val="0"/>
        <w:tabs>
          <w:tab w:val="left" w:pos="120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8B2585">
        <w:rPr>
          <w:rFonts w:ascii="Times New Roman" w:hAnsi="Times New Roman"/>
          <w:sz w:val="28"/>
        </w:rPr>
        <w:t>ассмотрение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руководителем</w:t>
      </w:r>
      <w:r>
        <w:rPr>
          <w:rFonts w:ascii="Times New Roman" w:hAnsi="Times New Roman"/>
          <w:sz w:val="28"/>
        </w:rPr>
        <w:t xml:space="preserve"> Управления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приложенным к нему пакетом документов, наложение резолюции, и передача</w:t>
      </w:r>
      <w:r>
        <w:rPr>
          <w:rFonts w:ascii="Times New Roman" w:hAnsi="Times New Roman"/>
          <w:sz w:val="28"/>
        </w:rPr>
        <w:t xml:space="preserve">  з</w:t>
      </w:r>
      <w:r w:rsidRPr="008B2585">
        <w:rPr>
          <w:rFonts w:ascii="Times New Roman" w:hAnsi="Times New Roman"/>
          <w:sz w:val="28"/>
        </w:rPr>
        <w:t>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специалисту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предоставление муниципальной услуги </w:t>
      </w:r>
      <w:r>
        <w:rPr>
          <w:rFonts w:ascii="Times New Roman" w:hAnsi="Times New Roman"/>
          <w:sz w:val="28"/>
        </w:rPr>
        <w:t>(в течение 2 рабочих дней);</w:t>
      </w:r>
    </w:p>
    <w:p w:rsidR="00B25689" w:rsidRDefault="00B25689" w:rsidP="007C2679">
      <w:pPr>
        <w:widowControl w:val="0"/>
        <w:tabs>
          <w:tab w:val="left" w:pos="10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Pr="008B2585">
        <w:rPr>
          <w:rFonts w:ascii="Times New Roman" w:hAnsi="Times New Roman"/>
          <w:sz w:val="28"/>
        </w:rPr>
        <w:t>ассмотрение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специалистом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0551F2">
      <w:pPr>
        <w:widowControl w:val="0"/>
        <w:tabs>
          <w:tab w:val="left" w:pos="120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рассмотрение Советом муниципального образования Ейский район вопроса о включении в Прогнозный план (Программу) приватизации объекта, который подлежит отчуждению, согласно действующему регламенту (в течение 45 календарных дней). </w:t>
      </w:r>
    </w:p>
    <w:p w:rsidR="00B25689" w:rsidRPr="008B2585" w:rsidRDefault="00B25689" w:rsidP="00F02FA4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3.1.3. 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рассматриваются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специалистом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принимает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отсутствия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E801A6">
      <w:pPr>
        <w:widowControl w:val="0"/>
        <w:tabs>
          <w:tab w:val="left" w:pos="187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3.1.4. 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порядке межведомственного взаимодействия течение 2 </w:t>
      </w:r>
      <w:r>
        <w:rPr>
          <w:rFonts w:ascii="Times New Roman" w:hAnsi="Times New Roman"/>
          <w:sz w:val="28"/>
        </w:rPr>
        <w:t xml:space="preserve">рабочих </w:t>
      </w:r>
      <w:r w:rsidRPr="008B2585">
        <w:rPr>
          <w:rFonts w:ascii="Times New Roman" w:hAnsi="Times New Roman"/>
          <w:sz w:val="28"/>
        </w:rPr>
        <w:t>дней со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запрашивает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данную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самоуправления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организациях,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 распоряжении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 находятся указанные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документы.</w:t>
      </w:r>
    </w:p>
    <w:p w:rsidR="00B25689" w:rsidRPr="008B2585" w:rsidRDefault="00B25689" w:rsidP="00E801A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межведомственного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взаимодействия,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 за предоставление муниципальной услуги, в течение 5 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 со дня получения заявления подготавливает межведомственные запросы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органы (организации).</w:t>
      </w:r>
    </w:p>
    <w:p w:rsidR="00B25689" w:rsidRPr="008B2585" w:rsidRDefault="00B25689" w:rsidP="002823C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Межведомственные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оформляются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8B2585">
        <w:rPr>
          <w:rFonts w:ascii="Times New Roman" w:hAnsi="Times New Roman"/>
          <w:sz w:val="28"/>
          <w:szCs w:val="28"/>
        </w:rPr>
        <w:t>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210-ФЗ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услуг».</w:t>
      </w:r>
    </w:p>
    <w:p w:rsidR="00B25689" w:rsidRDefault="00B25689" w:rsidP="000B6C0C">
      <w:pPr>
        <w:widowControl w:val="0"/>
        <w:tabs>
          <w:tab w:val="left" w:pos="1306"/>
          <w:tab w:val="left" w:pos="1919"/>
          <w:tab w:val="left" w:pos="3218"/>
          <w:tab w:val="left" w:pos="4349"/>
          <w:tab w:val="left" w:pos="5244"/>
          <w:tab w:val="left" w:pos="5857"/>
          <w:tab w:val="left" w:pos="6845"/>
          <w:tab w:val="left" w:pos="8755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pacing w:val="-67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межведомственного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электронной форме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каналам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СМЭВ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pacing w:val="-1"/>
          <w:sz w:val="28"/>
          <w:szCs w:val="28"/>
        </w:rPr>
        <w:t>каналам.</w:t>
      </w:r>
    </w:p>
    <w:p w:rsidR="00B25689" w:rsidRPr="008B2585" w:rsidRDefault="00B25689" w:rsidP="000B6C0C">
      <w:pPr>
        <w:widowControl w:val="0"/>
        <w:tabs>
          <w:tab w:val="left" w:pos="1306"/>
          <w:tab w:val="left" w:pos="1919"/>
          <w:tab w:val="left" w:pos="3218"/>
          <w:tab w:val="left" w:pos="4349"/>
          <w:tab w:val="left" w:pos="5244"/>
          <w:tab w:val="left" w:pos="5857"/>
          <w:tab w:val="left" w:pos="6845"/>
          <w:tab w:val="left" w:pos="8755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16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допускается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  бумажном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виде 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почте,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факсу,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курьера.</w:t>
      </w:r>
    </w:p>
    <w:p w:rsidR="00B25689" w:rsidRPr="008B2585" w:rsidRDefault="00B25689" w:rsidP="00830EC6">
      <w:pPr>
        <w:widowControl w:val="0"/>
        <w:tabs>
          <w:tab w:val="left" w:pos="177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3.1.5. </w:t>
      </w:r>
      <w:r w:rsidRPr="008B2585">
        <w:rPr>
          <w:rFonts w:ascii="Times New Roman" w:hAnsi="Times New Roman"/>
          <w:sz w:val="28"/>
        </w:rPr>
        <w:t>После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межведомственные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органов, участвующих в предоставлении муниципальной услуги</w:t>
      </w:r>
      <w:r>
        <w:rPr>
          <w:rFonts w:ascii="Times New Roman" w:hAnsi="Times New Roman"/>
          <w:sz w:val="28"/>
        </w:rPr>
        <w:t>,</w:t>
      </w:r>
      <w:r w:rsidRPr="008B2585">
        <w:rPr>
          <w:rFonts w:ascii="Times New Roman" w:hAnsi="Times New Roman"/>
          <w:sz w:val="28"/>
        </w:rPr>
        <w:t xml:space="preserve"> специалист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 xml:space="preserve"> осуществляет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проверку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достоверности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 выявляет наличие оснований для предоставления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отказа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Default="00B25689" w:rsidP="00AB00F1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3.1.6. </w:t>
      </w:r>
      <w:r w:rsidRPr="008B2585">
        <w:rPr>
          <w:rFonts w:ascii="Times New Roman" w:hAnsi="Times New Roman"/>
          <w:sz w:val="28"/>
        </w:rPr>
        <w:t>При наличии всех необходимых документов 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муниципальной услуги, специалист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>, ответственный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услуги:</w:t>
      </w:r>
    </w:p>
    <w:p w:rsidR="00B25689" w:rsidRPr="008B2585" w:rsidRDefault="00B25689" w:rsidP="00AB00F1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обеспечивает направление документов на рассмотрение на очередном заседании Совета муниципального образования Ейский район вопроса о включении в Прогнозный план (Программу) приватизации объектов муниципальной собственности муниципального образования Ейский район объекта, подлежащего отчуждению;</w:t>
      </w:r>
    </w:p>
    <w:p w:rsidR="00B25689" w:rsidRPr="008B2585" w:rsidRDefault="00B25689" w:rsidP="00AB00F1">
      <w:pPr>
        <w:widowControl w:val="0"/>
        <w:tabs>
          <w:tab w:val="left" w:pos="183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беспечивает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заключение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договора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проведение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оценки</w:t>
      </w:r>
      <w:r>
        <w:rPr>
          <w:rFonts w:ascii="Times New Roman" w:hAnsi="Times New Roman"/>
          <w:sz w:val="28"/>
        </w:rPr>
        <w:t xml:space="preserve">  р</w:t>
      </w:r>
      <w:r w:rsidRPr="008B2585">
        <w:rPr>
          <w:rFonts w:ascii="Times New Roman" w:hAnsi="Times New Roman"/>
          <w:sz w:val="28"/>
        </w:rPr>
        <w:t>ыночной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стоимости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Федеральным</w:t>
      </w:r>
      <w:r>
        <w:rPr>
          <w:rFonts w:ascii="Times New Roman" w:hAnsi="Times New Roman"/>
          <w:sz w:val="28"/>
        </w:rPr>
        <w:t xml:space="preserve">  з</w:t>
      </w:r>
      <w:r w:rsidRPr="008B2585">
        <w:rPr>
          <w:rFonts w:ascii="Times New Roman" w:hAnsi="Times New Roman"/>
          <w:sz w:val="28"/>
        </w:rPr>
        <w:t>аконом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1998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> </w:t>
      </w:r>
      <w:r w:rsidRPr="008B2585">
        <w:rPr>
          <w:rFonts w:ascii="Times New Roman" w:hAnsi="Times New Roman"/>
          <w:sz w:val="28"/>
        </w:rPr>
        <w:t>135-ФЗ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оценочной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Федерации»;</w:t>
      </w:r>
    </w:p>
    <w:p w:rsidR="00B25689" w:rsidRPr="008B2585" w:rsidRDefault="00B25689" w:rsidP="00FF5257">
      <w:pPr>
        <w:widowControl w:val="0"/>
        <w:tabs>
          <w:tab w:val="left" w:pos="184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3A0C6E">
        <w:rPr>
          <w:rFonts w:ascii="Times New Roman" w:hAnsi="Times New Roman"/>
          <w:sz w:val="28"/>
        </w:rPr>
        <w:t>после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проведения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оценки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рыночной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стоимости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представлении </w:t>
      </w:r>
      <w:r w:rsidRPr="003A0C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Управление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отчета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оценке</w:t>
      </w:r>
      <w:r>
        <w:rPr>
          <w:rFonts w:ascii="Times New Roman" w:hAnsi="Times New Roman"/>
          <w:sz w:val="28"/>
        </w:rPr>
        <w:t xml:space="preserve"> рыночной стои</w:t>
      </w:r>
      <w:r w:rsidRPr="003A0C6E">
        <w:rPr>
          <w:rFonts w:ascii="Times New Roman" w:hAnsi="Times New Roman"/>
          <w:sz w:val="28"/>
        </w:rPr>
        <w:t>мости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(далее –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отчет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 xml:space="preserve">оценке) подготавливает проект </w:t>
      </w:r>
      <w:r>
        <w:rPr>
          <w:rFonts w:ascii="Times New Roman" w:hAnsi="Times New Roman"/>
          <w:sz w:val="28"/>
        </w:rPr>
        <w:t xml:space="preserve">постановления Администрации муниципального образования Ейский район </w:t>
      </w:r>
      <w:r w:rsidRPr="003A0C6E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условиях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приватизации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3A0C6E">
        <w:rPr>
          <w:rFonts w:ascii="Times New Roman" w:hAnsi="Times New Roman"/>
          <w:sz w:val="28"/>
        </w:rPr>
        <w:t>имущества;</w:t>
      </w:r>
    </w:p>
    <w:p w:rsidR="00B25689" w:rsidRPr="008B2585" w:rsidRDefault="00B25689" w:rsidP="00FF5257">
      <w:pPr>
        <w:widowControl w:val="0"/>
        <w:tabs>
          <w:tab w:val="left" w:pos="184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Pr="008B2585">
        <w:rPr>
          <w:rFonts w:ascii="Times New Roman" w:hAnsi="Times New Roman"/>
          <w:sz w:val="28"/>
        </w:rPr>
        <w:t>десятидневный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условиях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приватизации арендуемого имущества</w:t>
      </w:r>
      <w:r>
        <w:rPr>
          <w:rFonts w:ascii="Times New Roman" w:hAnsi="Times New Roman"/>
          <w:sz w:val="28"/>
        </w:rPr>
        <w:t>,</w:t>
      </w:r>
      <w:r w:rsidRPr="008B2585">
        <w:rPr>
          <w:rFonts w:ascii="Times New Roman" w:hAnsi="Times New Roman"/>
          <w:sz w:val="28"/>
        </w:rPr>
        <w:t xml:space="preserve"> направляет заявителю проект договора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купли-продажи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 имущества.</w:t>
      </w:r>
    </w:p>
    <w:p w:rsidR="00B25689" w:rsidRPr="008B2585" w:rsidRDefault="00B25689" w:rsidP="00FF525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Договор купли-продажи арендуемого имущества должен быть заключен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течение 30 календарных дней со дня получения заявителем проекта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имущества.</w:t>
      </w:r>
    </w:p>
    <w:p w:rsidR="00B25689" w:rsidRPr="008B2585" w:rsidRDefault="00B25689" w:rsidP="00FF525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Срок выполнения</w:t>
      </w:r>
      <w:r>
        <w:rPr>
          <w:rFonts w:ascii="Times New Roman" w:hAnsi="Times New Roman"/>
          <w:sz w:val="28"/>
          <w:szCs w:val="28"/>
        </w:rPr>
        <w:t xml:space="preserve"> а</w:t>
      </w:r>
      <w:r w:rsidRPr="008B2585">
        <w:rPr>
          <w:rFonts w:ascii="Times New Roman" w:hAnsi="Times New Roman"/>
          <w:sz w:val="28"/>
          <w:szCs w:val="28"/>
        </w:rPr>
        <w:t>дминистративной процедуры составляе</w:t>
      </w:r>
      <w:bookmarkStart w:id="0" w:name="_GoBack"/>
      <w:r>
        <w:rPr>
          <w:rFonts w:ascii="Times New Roman" w:hAnsi="Times New Roman"/>
          <w:sz w:val="28"/>
          <w:szCs w:val="28"/>
        </w:rPr>
        <w:t>т 120</w:t>
      </w:r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календарных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дней.</w:t>
      </w:r>
    </w:p>
    <w:p w:rsidR="00B25689" w:rsidRPr="008B2585" w:rsidRDefault="00B25689" w:rsidP="00632C7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3.1.7. </w:t>
      </w:r>
      <w:r w:rsidRPr="008B2585"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предусмотренного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заключения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купли-продажи арендуемого имущества, приостанавливается в случае оспаривания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достоверности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величины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рыночной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стоимости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объекта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оценки,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используемой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цены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выкупаемого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вступления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законную силу решения суда.</w:t>
      </w:r>
    </w:p>
    <w:p w:rsidR="00B25689" w:rsidRPr="008B2585" w:rsidRDefault="00B25689" w:rsidP="005B5C29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оснований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муниципальной услуги специалист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>, ответственный 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готовит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уведомление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предоставлении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подписание</w:t>
      </w:r>
      <w:r>
        <w:rPr>
          <w:rFonts w:ascii="Times New Roman" w:hAnsi="Times New Roman"/>
          <w:sz w:val="28"/>
        </w:rPr>
        <w:t xml:space="preserve"> руководителю Управления.</w:t>
      </w:r>
    </w:p>
    <w:p w:rsidR="00B25689" w:rsidRPr="008B2585" w:rsidRDefault="00B25689" w:rsidP="008A6D4B">
      <w:pPr>
        <w:widowControl w:val="0"/>
        <w:tabs>
          <w:tab w:val="left" w:pos="162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3.1.8. 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качестве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выбору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 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носителе.</w:t>
      </w:r>
    </w:p>
    <w:p w:rsidR="00B25689" w:rsidRPr="008B2585" w:rsidRDefault="00B25689" w:rsidP="008A6D4B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услуги:</w:t>
      </w:r>
    </w:p>
    <w:p w:rsidR="00B25689" w:rsidRDefault="00B25689" w:rsidP="001C586D">
      <w:pPr>
        <w:widowControl w:val="0"/>
        <w:tabs>
          <w:tab w:val="left" w:pos="109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A4153A">
        <w:rPr>
          <w:rFonts w:ascii="Times New Roman" w:hAnsi="Times New Roman"/>
          <w:sz w:val="28"/>
        </w:rPr>
        <w:t>ведомляет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необходимости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подписания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договора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купли-продажи арендуемого имущества и согласовывает время совершения такого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действия,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случае если услуга осуществляется без участия МФЦ;</w:t>
      </w:r>
    </w:p>
    <w:p w:rsidR="00B25689" w:rsidRPr="00A4153A" w:rsidRDefault="00B25689" w:rsidP="001C586D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Pr="00A4153A"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рабочих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дней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направляет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результат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муниципальной слуги заявителю почтой либо выдает на руки или передает с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сопроводительным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письмом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для выдачи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заявителю.</w:t>
      </w:r>
    </w:p>
    <w:p w:rsidR="00B25689" w:rsidRPr="008B2585" w:rsidRDefault="00B25689" w:rsidP="0016378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вручении результата предоставления муниципальной </w:t>
      </w:r>
      <w:r>
        <w:rPr>
          <w:rFonts w:ascii="Times New Roman" w:hAnsi="Times New Roman"/>
          <w:sz w:val="28"/>
          <w:szCs w:val="28"/>
        </w:rPr>
        <w:t>у</w:t>
      </w:r>
      <w:r w:rsidRPr="008B2585">
        <w:rPr>
          <w:rFonts w:ascii="Times New Roman" w:hAnsi="Times New Roman"/>
          <w:sz w:val="28"/>
          <w:szCs w:val="28"/>
        </w:rPr>
        <w:t>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 руки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Управления </w:t>
      </w:r>
      <w:r w:rsidRPr="008B2585">
        <w:rPr>
          <w:rFonts w:ascii="Times New Roman" w:hAnsi="Times New Roman"/>
          <w:sz w:val="28"/>
          <w:szCs w:val="28"/>
        </w:rPr>
        <w:t>устанавливает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знакомит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 с содержанием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выдает их.</w:t>
      </w:r>
    </w:p>
    <w:p w:rsidR="00B25689" w:rsidRPr="008B2585" w:rsidRDefault="00B25689" w:rsidP="0016378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подтверждает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расшифровкой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соответствующей графе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журнала регистрации.</w:t>
      </w:r>
    </w:p>
    <w:p w:rsidR="00B25689" w:rsidRPr="008B2585" w:rsidRDefault="00B25689" w:rsidP="0016378F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3.1.9. 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является:</w:t>
      </w:r>
    </w:p>
    <w:p w:rsidR="00B25689" w:rsidRPr="008B2585" w:rsidRDefault="00B25689" w:rsidP="0016378F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8B2585">
        <w:rPr>
          <w:rFonts w:ascii="Times New Roman" w:hAnsi="Times New Roman"/>
          <w:sz w:val="28"/>
        </w:rPr>
        <w:t>аключение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договора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купли-продажи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арендуемого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имущества;</w:t>
      </w:r>
    </w:p>
    <w:p w:rsidR="00B25689" w:rsidRPr="008B2585" w:rsidRDefault="00B25689" w:rsidP="00994801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тказ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п</w:t>
      </w:r>
      <w:r w:rsidRPr="008B2585">
        <w:rPr>
          <w:rFonts w:ascii="Times New Roman" w:hAnsi="Times New Roman"/>
          <w:sz w:val="28"/>
        </w:rPr>
        <w:t>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515ACB">
      <w:pPr>
        <w:widowControl w:val="0"/>
        <w:tabs>
          <w:tab w:val="left" w:pos="177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3.1.10. З</w:t>
      </w:r>
      <w:r w:rsidRPr="008B2585">
        <w:rPr>
          <w:rFonts w:ascii="Times New Roman" w:hAnsi="Times New Roman"/>
          <w:sz w:val="28"/>
        </w:rPr>
        <w:t>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515ACB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направляется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Управлением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рабочего дня после завершения выполнения соответствующего действия,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8B2585">
        <w:rPr>
          <w:rFonts w:ascii="Times New Roman" w:hAnsi="Times New Roman"/>
          <w:sz w:val="28"/>
          <w:szCs w:val="28"/>
        </w:rPr>
        <w:t>адре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почты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</w:t>
      </w:r>
      <w:r>
        <w:rPr>
          <w:rFonts w:ascii="Times New Roman" w:hAnsi="Times New Roman"/>
          <w:color w:val="00000A"/>
          <w:sz w:val="28"/>
        </w:rPr>
        <w:t xml:space="preserve">о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сайта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3.2. Перечень административных процедур (действий)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97203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AD3DD2">
        <w:rPr>
          <w:rFonts w:ascii="Times New Roman" w:hAnsi="Times New Roman"/>
          <w:sz w:val="28"/>
        </w:rPr>
        <w:t>3.2.1.</w:t>
      </w:r>
      <w:r w:rsidRPr="00227843">
        <w:rPr>
          <w:sz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предоставлении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обеспечивается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процедуры:</w:t>
      </w:r>
    </w:p>
    <w:p w:rsidR="00B25689" w:rsidRPr="008B2585" w:rsidRDefault="00B25689" w:rsidP="00972037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972037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8B2585">
        <w:rPr>
          <w:rFonts w:ascii="Times New Roman" w:hAnsi="Times New Roman"/>
          <w:sz w:val="28"/>
        </w:rPr>
        <w:t>апись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для подачи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 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 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(далее -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запрос);</w:t>
      </w:r>
    </w:p>
    <w:p w:rsidR="00B25689" w:rsidRPr="008B2585" w:rsidRDefault="00B25689" w:rsidP="00972037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формирование запроса;</w:t>
      </w:r>
    </w:p>
    <w:p w:rsidR="00B25689" w:rsidRPr="008B2585" w:rsidRDefault="00B25689" w:rsidP="00972037">
      <w:pPr>
        <w:widowControl w:val="0"/>
        <w:tabs>
          <w:tab w:val="left" w:pos="1234"/>
          <w:tab w:val="left" w:pos="2177"/>
          <w:tab w:val="left" w:pos="2531"/>
          <w:tab w:val="left" w:pos="4203"/>
          <w:tab w:val="left" w:pos="6513"/>
          <w:tab w:val="left" w:pos="7703"/>
          <w:tab w:val="left" w:pos="8820"/>
          <w:tab w:val="left" w:pos="917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регистрация</w:t>
      </w:r>
      <w:r>
        <w:rPr>
          <w:rFonts w:ascii="Times New Roman" w:hAnsi="Times New Roman"/>
          <w:sz w:val="28"/>
        </w:rPr>
        <w:t xml:space="preserve"> Управлением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pacing w:val="-1"/>
          <w:sz w:val="28"/>
        </w:rPr>
        <w:t>иных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 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972037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A64AFD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запроса;</w:t>
      </w:r>
    </w:p>
    <w:p w:rsidR="00B25689" w:rsidRPr="008B2585" w:rsidRDefault="00B25689" w:rsidP="00A64AFD">
      <w:pPr>
        <w:widowControl w:val="0"/>
        <w:tabs>
          <w:tab w:val="left" w:pos="1234"/>
          <w:tab w:val="left" w:pos="3316"/>
          <w:tab w:val="left" w:pos="4438"/>
          <w:tab w:val="left" w:pos="5739"/>
          <w:tab w:val="left" w:pos="790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существление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оценки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качества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услуги.</w:t>
      </w:r>
    </w:p>
    <w:p w:rsidR="00B25689" w:rsidRPr="008B2585" w:rsidRDefault="00B25689" w:rsidP="00A64AFD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  <w:r w:rsidRPr="008B2585">
        <w:rPr>
          <w:rFonts w:ascii="Times New Roman" w:hAnsi="Times New Roman"/>
          <w:sz w:val="28"/>
          <w:szCs w:val="28"/>
        </w:rPr>
        <w:t xml:space="preserve"> об услугах, содержащихся в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 бесплатно.</w:t>
      </w:r>
    </w:p>
    <w:p w:rsidR="00B25689" w:rsidRPr="008B2585" w:rsidRDefault="00B25689" w:rsidP="0033585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Не допускается отказ в приеме запроса и иных документов, 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 предоставления услуги, а также отказ в предоставлении услуги в случае,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если запрос и документы, необходимые для предоставления услуги, поданы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опубликованной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D87663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Доступ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каких-либо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 без использования программного обеспечения, установка которого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технические средства заявителя требует заключения лицензионного или иного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правообладателем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обеспечения,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предусматривающего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взимание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авторизацию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 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персональных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данных.</w:t>
      </w:r>
    </w:p>
    <w:p w:rsidR="00B25689" w:rsidRPr="008B2585" w:rsidRDefault="00B25689" w:rsidP="005D0C7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 вправе отозвать свое заявление на любой стадии рассмотрен</w:t>
      </w:r>
      <w:r>
        <w:rPr>
          <w:rFonts w:ascii="Times New Roman" w:hAnsi="Times New Roman"/>
          <w:sz w:val="28"/>
          <w:szCs w:val="28"/>
        </w:rPr>
        <w:t xml:space="preserve">ия,  </w:t>
      </w:r>
      <w:r w:rsidRPr="008B2585">
        <w:rPr>
          <w:rFonts w:ascii="Times New Roman" w:hAnsi="Times New Roman"/>
          <w:sz w:val="28"/>
          <w:szCs w:val="28"/>
        </w:rPr>
        <w:t>согласования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подготовки документа.</w:t>
      </w:r>
    </w:p>
    <w:p w:rsidR="00B25689" w:rsidRPr="00A4153A" w:rsidRDefault="00B25689" w:rsidP="005D0C76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3.2.2. </w:t>
      </w:r>
      <w:r w:rsidRPr="00A4153A"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осуществления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форме,</w:t>
      </w:r>
      <w:r>
        <w:rPr>
          <w:rFonts w:ascii="Times New Roman" w:hAnsi="Times New Roman"/>
          <w:sz w:val="28"/>
        </w:rPr>
        <w:t xml:space="preserve"> в </w:t>
      </w:r>
      <w:r w:rsidRPr="00A4153A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а,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A4153A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процедур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(действий)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положениями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2010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</w:rPr>
        <w:t>210-ФЗ</w:t>
      </w:r>
      <w:r>
        <w:rPr>
          <w:rFonts w:ascii="Times New Roman" w:hAnsi="Times New Roman"/>
          <w:sz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153A">
        <w:rPr>
          <w:rFonts w:ascii="Times New Roman" w:hAnsi="Times New Roman"/>
          <w:sz w:val="28"/>
          <w:szCs w:val="28"/>
        </w:rPr>
        <w:t>услуг»</w:t>
      </w:r>
      <w:r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5D0C76">
      <w:pPr>
        <w:widowControl w:val="0"/>
        <w:tabs>
          <w:tab w:val="left" w:pos="184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4E7D0E">
        <w:rPr>
          <w:rFonts w:ascii="Times New Roman" w:hAnsi="Times New Roman"/>
          <w:sz w:val="28"/>
        </w:rPr>
        <w:t>3.2.2.1.</w:t>
      </w:r>
      <w:r w:rsidRPr="00227843">
        <w:rPr>
          <w:sz w:val="28"/>
        </w:rPr>
        <w:t> 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5D0C7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муниципальной услуги на основании сведений, содержащихся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«Федеральный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услуг(функций)»,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«Реестр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функций)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Краснодарского края», предоставляется заявителю бесплатно.</w:t>
      </w:r>
    </w:p>
    <w:p w:rsidR="00B25689" w:rsidRPr="008B2585" w:rsidRDefault="00B25689" w:rsidP="00877420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Доступ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каких-либо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 без использования программного обеспечения, установка которого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технические средства заявителя требует заключения лицензионного или иного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соглашения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правообладателем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обеспечения,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предусматривающего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взимание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авторизацию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 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персональных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данных.</w:t>
      </w:r>
    </w:p>
    <w:p w:rsidR="00B25689" w:rsidRPr="008B2585" w:rsidRDefault="00B25689" w:rsidP="00877420">
      <w:pPr>
        <w:widowControl w:val="0"/>
        <w:tabs>
          <w:tab w:val="left" w:pos="184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4E7D0E">
        <w:rPr>
          <w:rFonts w:ascii="Times New Roman" w:hAnsi="Times New Roman"/>
          <w:sz w:val="28"/>
        </w:rPr>
        <w:t>3.2.2.2.</w:t>
      </w:r>
      <w:r w:rsidRPr="00227843">
        <w:rPr>
          <w:sz w:val="28"/>
        </w:rPr>
        <w:t> </w:t>
      </w:r>
      <w:r w:rsidRPr="008B2585">
        <w:rPr>
          <w:rFonts w:ascii="Times New Roman" w:hAnsi="Times New Roman"/>
          <w:sz w:val="28"/>
        </w:rPr>
        <w:t>Запись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877420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Управление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МФЦ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, </w:t>
      </w:r>
      <w:r w:rsidRPr="008B2585">
        <w:rPr>
          <w:rFonts w:ascii="Times New Roman" w:hAnsi="Times New Roman"/>
          <w:sz w:val="28"/>
          <w:szCs w:val="28"/>
        </w:rPr>
        <w:t>включающий:</w:t>
      </w:r>
    </w:p>
    <w:p w:rsidR="00B25689" w:rsidRPr="008B2585" w:rsidRDefault="00B25689" w:rsidP="00116ACC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озможность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ознакомления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расписанием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работы</w:t>
      </w:r>
      <w:r>
        <w:rPr>
          <w:rFonts w:ascii="Times New Roman" w:hAnsi="Times New Roman"/>
          <w:sz w:val="28"/>
        </w:rPr>
        <w:t xml:space="preserve"> Администрации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сотрудника</w:t>
      </w:r>
      <w:r>
        <w:rPr>
          <w:rFonts w:ascii="Times New Roman" w:hAnsi="Times New Roman"/>
          <w:sz w:val="28"/>
        </w:rPr>
        <w:t xml:space="preserve"> Администрации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муниципальную услугу, </w:t>
      </w:r>
      <w:r>
        <w:rPr>
          <w:rFonts w:ascii="Times New Roman" w:hAnsi="Times New Roman"/>
          <w:sz w:val="28"/>
        </w:rPr>
        <w:t>МФЦ</w:t>
      </w:r>
      <w:r w:rsidRPr="008B2585">
        <w:rPr>
          <w:rFonts w:ascii="Times New Roman" w:hAnsi="Times New Roman"/>
          <w:sz w:val="28"/>
        </w:rPr>
        <w:t>, а также с доступными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записи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 интервалами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времени приема;</w:t>
      </w:r>
    </w:p>
    <w:p w:rsidR="00B25689" w:rsidRPr="008B2585" w:rsidRDefault="00B25689" w:rsidP="00472E5C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возможность записи в любые свободные для приема дату и время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пределах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графика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заявителей;</w:t>
      </w:r>
    </w:p>
    <w:p w:rsidR="00B25689" w:rsidRPr="00F836E7" w:rsidRDefault="00B25689" w:rsidP="00234B90">
      <w:pPr>
        <w:widowControl w:val="0"/>
        <w:tabs>
          <w:tab w:val="left" w:pos="1094"/>
        </w:tabs>
        <w:autoSpaceDE w:val="0"/>
        <w:autoSpaceDN w:val="0"/>
        <w:spacing w:before="3" w:after="0" w:line="240" w:lineRule="auto"/>
        <w:ind w:right="25" w:firstLine="720"/>
        <w:jc w:val="both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28"/>
        </w:rPr>
        <w:t>з</w:t>
      </w:r>
      <w:r w:rsidRPr="00F836E7">
        <w:rPr>
          <w:rFonts w:ascii="Times New Roman" w:hAnsi="Times New Roman"/>
          <w:sz w:val="28"/>
        </w:rPr>
        <w:t>апрет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требовать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совершения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действий,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кроме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прохождения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идентификации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аутентификации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указания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цели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приема,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 </w:t>
      </w:r>
      <w:r w:rsidRPr="00F836E7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сведений,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расчета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длительности временного интервала, который необходимо забронировать для</w:t>
      </w:r>
      <w:r>
        <w:rPr>
          <w:rFonts w:ascii="Times New Roman" w:hAnsi="Times New Roman"/>
          <w:sz w:val="28"/>
        </w:rPr>
        <w:t xml:space="preserve"> </w:t>
      </w:r>
      <w:r w:rsidRPr="00F836E7">
        <w:rPr>
          <w:rFonts w:ascii="Times New Roman" w:hAnsi="Times New Roman"/>
          <w:sz w:val="28"/>
        </w:rPr>
        <w:t>приема.</w:t>
      </w:r>
    </w:p>
    <w:p w:rsidR="00B25689" w:rsidRPr="008B2585" w:rsidRDefault="00B25689" w:rsidP="00234B90">
      <w:pPr>
        <w:widowControl w:val="0"/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предварительной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записи,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1E7C3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Заявителю предоставляется возможность записи в любые свободные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приема дату и время в пределах установленного в </w:t>
      </w:r>
      <w:r>
        <w:rPr>
          <w:rFonts w:ascii="Times New Roman" w:hAnsi="Times New Roman"/>
          <w:sz w:val="28"/>
        </w:rPr>
        <w:t>Управлении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МФЦ </w:t>
      </w:r>
      <w:r>
        <w:rPr>
          <w:rFonts w:ascii="Times New Roman" w:hAnsi="Times New Roman"/>
          <w:sz w:val="28"/>
          <w:szCs w:val="28"/>
        </w:rPr>
        <w:t>графика приема заявителей.</w:t>
      </w:r>
    </w:p>
    <w:p w:rsidR="00B25689" w:rsidRPr="008B2585" w:rsidRDefault="00B25689" w:rsidP="003C6DE1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Управление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совершения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идентификации и аутентификации в соответствии с нормативными 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актами Российской Федерации, указания цели приема, а также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временного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интервала,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необходимо забронировать для приема.</w:t>
      </w:r>
    </w:p>
    <w:p w:rsidR="00B25689" w:rsidRPr="008B2585" w:rsidRDefault="00B25689" w:rsidP="00020329">
      <w:pPr>
        <w:widowControl w:val="0"/>
        <w:tabs>
          <w:tab w:val="left" w:pos="1839"/>
        </w:tabs>
        <w:autoSpaceDE w:val="0"/>
        <w:autoSpaceDN w:val="0"/>
        <w:spacing w:after="0" w:line="240" w:lineRule="auto"/>
        <w:ind w:left="-689" w:right="25" w:firstLine="1409"/>
        <w:jc w:val="both"/>
        <w:rPr>
          <w:rFonts w:ascii="Times New Roman" w:hAnsi="Times New Roman"/>
          <w:sz w:val="28"/>
        </w:rPr>
      </w:pPr>
      <w:r w:rsidRPr="004E7D0E">
        <w:rPr>
          <w:rFonts w:ascii="Times New Roman" w:hAnsi="Times New Roman"/>
          <w:sz w:val="28"/>
        </w:rPr>
        <w:t xml:space="preserve">3.2.2.3. </w:t>
      </w:r>
      <w:r w:rsidRPr="008B2585">
        <w:rPr>
          <w:rFonts w:ascii="Times New Roman" w:hAnsi="Times New Roman"/>
          <w:sz w:val="28"/>
        </w:rPr>
        <w:t>Формирование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запроса.</w:t>
      </w:r>
    </w:p>
    <w:p w:rsidR="00B25689" w:rsidRPr="008B2585" w:rsidRDefault="00B25689" w:rsidP="00020329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заполнения электронной формы запроса на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подачи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8B2585">
        <w:rPr>
          <w:rFonts w:ascii="Times New Roman" w:hAnsi="Times New Roman"/>
          <w:sz w:val="28"/>
          <w:szCs w:val="28"/>
        </w:rPr>
        <w:t>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какой-либо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форме.</w:t>
      </w:r>
    </w:p>
    <w:p w:rsidR="00B25689" w:rsidRPr="008B2585" w:rsidRDefault="00B25689" w:rsidP="00263515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На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размещаются образцы заполнения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формы запроса.</w:t>
      </w:r>
    </w:p>
    <w:p w:rsidR="00B25689" w:rsidRPr="008B2585" w:rsidRDefault="00B25689" w:rsidP="003A019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Форматно-логическая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сформированного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 автоматически после заполнения заявителем каждого из полей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 формы запроса. При выявлении некорректно заполненного поля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 формы запроса заявитель уведомляется о характере выявленной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ошибки и порядке ее устранения посредством информационного сообщения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 запроса.</w:t>
      </w:r>
    </w:p>
    <w:p w:rsidR="00B25689" w:rsidRPr="008B2585" w:rsidRDefault="00B25689" w:rsidP="003F3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формировании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 обеспечивается:</w:t>
      </w:r>
    </w:p>
    <w:p w:rsidR="00B25689" w:rsidRPr="008B2585" w:rsidRDefault="00B25689" w:rsidP="003F3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а) возможность копирования и сохранения запроса и иных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указанных в подразделе 2.7. раздела 2 настоящего Регламента, 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Pr="008B2585" w:rsidRDefault="00B25689" w:rsidP="003F3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возможность заполнения несколькими заявителями одной 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формы запроса при обращении за услугами, предполагающими направление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совместного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 несколькими заявителями;</w:t>
      </w:r>
    </w:p>
    <w:p w:rsidR="00B25689" w:rsidRPr="008B2585" w:rsidRDefault="00B25689" w:rsidP="003F3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 xml:space="preserve">возможность печати на бумажном </w:t>
      </w:r>
      <w:r>
        <w:rPr>
          <w:rFonts w:ascii="Times New Roman" w:hAnsi="Times New Roman"/>
          <w:sz w:val="28"/>
          <w:szCs w:val="28"/>
        </w:rPr>
        <w:t xml:space="preserve">носителе копии электронной формы </w:t>
      </w:r>
      <w:r w:rsidRPr="008B2585">
        <w:rPr>
          <w:rFonts w:ascii="Times New Roman" w:hAnsi="Times New Roman"/>
          <w:sz w:val="28"/>
          <w:szCs w:val="28"/>
        </w:rPr>
        <w:t>запроса;</w:t>
      </w:r>
    </w:p>
    <w:p w:rsidR="00B25689" w:rsidRPr="008B2585" w:rsidRDefault="00B25689" w:rsidP="003F3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сохранение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введенных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форму запроса значений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 любой момент по желанию пользователя, в том числе при возникновении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ошибок ввода и возврате для повторного ввода значений в электронную форму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запроса;</w:t>
      </w:r>
    </w:p>
    <w:p w:rsidR="00B25689" w:rsidRPr="008B2585" w:rsidRDefault="00B25689" w:rsidP="00CE04E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</w:t>
      </w:r>
      <w:r w:rsidRPr="008B2585">
        <w:rPr>
          <w:rFonts w:ascii="Times New Roman" w:hAnsi="Times New Roman"/>
          <w:sz w:val="28"/>
          <w:szCs w:val="28"/>
        </w:rPr>
        <w:t>заполнение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ввода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 заявителем с использованием сведений, размещенных в 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 информационной системе «Единая система идентификации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аутентификации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инфраструктур</w:t>
      </w:r>
      <w:r>
        <w:rPr>
          <w:rFonts w:ascii="Times New Roman" w:hAnsi="Times New Roman"/>
          <w:sz w:val="28"/>
          <w:szCs w:val="28"/>
        </w:rPr>
        <w:t>ы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обеспечивающей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-технологическое взаимодействие информационных систем, используемых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B2585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единая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система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идентификации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аутентификации),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опубликованных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,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касающейся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отсутствующих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единой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идентификации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аутентификации;</w:t>
      </w:r>
    </w:p>
    <w:p w:rsidR="00B25689" w:rsidRPr="008B2585" w:rsidRDefault="00B25689" w:rsidP="002C1F8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возможность вернуться на любой из этапов заполнения 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B2585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потери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введенной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информации;</w:t>
      </w:r>
    </w:p>
    <w:p w:rsidR="00B25689" w:rsidRPr="008B2585" w:rsidRDefault="00B25689" w:rsidP="0052464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</w:t>
      </w:r>
      <w:r w:rsidRPr="008B2585">
        <w:rPr>
          <w:rFonts w:ascii="Times New Roman" w:hAnsi="Times New Roman"/>
          <w:sz w:val="28"/>
          <w:szCs w:val="28"/>
        </w:rPr>
        <w:t xml:space="preserve">возможность доступа заявителя на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 xml:space="preserve"> или официальном сайте к ранее поданным им запросам в течение не 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частично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сформированных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запросов-в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месяцев.</w:t>
      </w:r>
    </w:p>
    <w:p w:rsidR="00B25689" w:rsidRPr="008B2585" w:rsidRDefault="00B25689" w:rsidP="002106F8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Сформированный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Администрацию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2106F8">
      <w:pPr>
        <w:widowControl w:val="0"/>
        <w:tabs>
          <w:tab w:val="left" w:pos="187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4E7D0E">
        <w:rPr>
          <w:rFonts w:ascii="Times New Roman" w:hAnsi="Times New Roman"/>
          <w:sz w:val="28"/>
        </w:rPr>
        <w:t xml:space="preserve">3.2.2.4. </w:t>
      </w:r>
      <w:r w:rsidRPr="008B2585">
        <w:rPr>
          <w:rFonts w:ascii="Times New Roman" w:hAnsi="Times New Roman"/>
          <w:sz w:val="28"/>
        </w:rPr>
        <w:t xml:space="preserve">Прием и регистрация </w:t>
      </w:r>
      <w:r>
        <w:rPr>
          <w:rFonts w:ascii="Times New Roman" w:hAnsi="Times New Roman"/>
          <w:sz w:val="28"/>
        </w:rPr>
        <w:t>Управлением</w:t>
      </w:r>
      <w:r w:rsidRPr="008B2585">
        <w:rPr>
          <w:rFonts w:ascii="Times New Roman" w:hAnsi="Times New Roman"/>
          <w:sz w:val="28"/>
        </w:rPr>
        <w:t xml:space="preserve"> запроса и иных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 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A8060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8B2585">
        <w:rPr>
          <w:rFonts w:ascii="Times New Roman" w:hAnsi="Times New Roman"/>
          <w:sz w:val="28"/>
          <w:szCs w:val="28"/>
        </w:rPr>
        <w:t xml:space="preserve"> обеспечивает прием документов, необходимыхдляпредоставлениямуниципальнойуслуги,ирегистрациюзапросабезнеобходимостиповторногопредставлениязаявителемтакихдокументовнабумажномносителе.</w:t>
      </w:r>
    </w:p>
    <w:p w:rsidR="00B25689" w:rsidRPr="008B2585" w:rsidRDefault="00B25689" w:rsidP="00A8060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1 рабочий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день.</w:t>
      </w:r>
    </w:p>
    <w:p w:rsidR="00B25689" w:rsidRPr="008B2585" w:rsidRDefault="00B25689" w:rsidP="00A8060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Предоставление муниципальной услуги начинается с момента приема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Управлением </w:t>
      </w:r>
      <w:r w:rsidRPr="008B2585">
        <w:rPr>
          <w:rFonts w:ascii="Times New Roman" w:hAnsi="Times New Roman"/>
          <w:sz w:val="28"/>
          <w:szCs w:val="28"/>
        </w:rPr>
        <w:t>электронных</w:t>
      </w:r>
      <w:r>
        <w:rPr>
          <w:rFonts w:ascii="Times New Roman" w:hAnsi="Times New Roman"/>
          <w:sz w:val="28"/>
          <w:szCs w:val="28"/>
        </w:rPr>
        <w:t xml:space="preserve"> документов, </w:t>
      </w:r>
      <w:r w:rsidRPr="008B2585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услуги, а также получения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установленном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оплате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исключением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личная явка).</w:t>
      </w:r>
    </w:p>
    <w:p w:rsidR="00B25689" w:rsidRPr="008B2585" w:rsidRDefault="00B25689" w:rsidP="00A8060F">
      <w:pPr>
        <w:widowControl w:val="0"/>
        <w:tabs>
          <w:tab w:val="left" w:pos="2737"/>
          <w:tab w:val="left" w:pos="5376"/>
          <w:tab w:val="left" w:pos="8715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 отправке запроса 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автоматически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форматно-логическая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проверка с</w:t>
      </w:r>
      <w:r w:rsidRPr="008B2585">
        <w:rPr>
          <w:rFonts w:ascii="Times New Roman" w:hAnsi="Times New Roman"/>
          <w:sz w:val="28"/>
          <w:szCs w:val="28"/>
        </w:rPr>
        <w:t>формированного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определяемом</w:t>
      </w:r>
      <w:r>
        <w:rPr>
          <w:rFonts w:ascii="Times New Roman" w:hAnsi="Times New Roman"/>
          <w:sz w:val="28"/>
          <w:szCs w:val="28"/>
        </w:rPr>
        <w:t xml:space="preserve"> Управлением</w:t>
      </w:r>
      <w:r w:rsidRPr="008B2585">
        <w:rPr>
          <w:rFonts w:ascii="Times New Roman" w:hAnsi="Times New Roman"/>
          <w:sz w:val="28"/>
          <w:szCs w:val="28"/>
        </w:rPr>
        <w:t>, после заполнения 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каждого из полей электронной формы запроса. При выявлении некорректно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заполненного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уведомляется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характере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выявленной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ошибки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запроса.</w:t>
      </w:r>
    </w:p>
    <w:p w:rsidR="00B25689" w:rsidRPr="008B2585" w:rsidRDefault="00B25689" w:rsidP="00956FA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 успешной отправке запросу присваивается уникальный номер,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которому в личном кабинете заявителя посредством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указанного запроса.</w:t>
      </w:r>
    </w:p>
    <w:p w:rsidR="00B25689" w:rsidRPr="008B2585" w:rsidRDefault="00B25689" w:rsidP="00956FA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уполномоченным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 муниципальной услуги, запросу в личном кабинете 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присваивается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статус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«Регистрация заявителя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документов».</w:t>
      </w:r>
    </w:p>
    <w:p w:rsidR="00B25689" w:rsidRDefault="00B25689" w:rsidP="00956FA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уполномоченным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наличие оснований для отказа в приеме запроса, указанных в подразделе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2.9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раздела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 настоящего  Регламента.</w:t>
      </w:r>
    </w:p>
    <w:p w:rsidR="00B25689" w:rsidRPr="008B2585" w:rsidRDefault="00B25689" w:rsidP="00956FAE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наличии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подготавливает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письмо об отказе в приеме документов для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8C0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4E7D0E">
        <w:rPr>
          <w:rFonts w:ascii="Times New Roman" w:hAnsi="Times New Roman"/>
          <w:sz w:val="28"/>
          <w:szCs w:val="28"/>
        </w:rPr>
        <w:t>3.2.2.5.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Оплата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пошлины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уплата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платежей,</w:t>
      </w:r>
      <w:r>
        <w:rPr>
          <w:rFonts w:ascii="Times New Roman" w:hAnsi="Times New Roman"/>
          <w:sz w:val="28"/>
          <w:szCs w:val="28"/>
        </w:rPr>
        <w:t xml:space="preserve">  в</w:t>
      </w:r>
      <w:r w:rsidRPr="008B2585">
        <w:rPr>
          <w:rFonts w:ascii="Times New Roman" w:hAnsi="Times New Roman"/>
          <w:sz w:val="28"/>
          <w:szCs w:val="28"/>
        </w:rPr>
        <w:t>зимаемых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взимается.</w:t>
      </w:r>
    </w:p>
    <w:p w:rsidR="00B25689" w:rsidRPr="008B2585" w:rsidRDefault="00B25689" w:rsidP="008C0826">
      <w:pPr>
        <w:widowControl w:val="0"/>
        <w:tabs>
          <w:tab w:val="left" w:pos="1839"/>
        </w:tabs>
        <w:autoSpaceDE w:val="0"/>
        <w:autoSpaceDN w:val="0"/>
        <w:spacing w:after="0" w:line="240" w:lineRule="auto"/>
        <w:ind w:left="-689" w:right="25" w:firstLine="14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3.2.2.6</w:t>
      </w:r>
      <w:r w:rsidRPr="004E7D0E">
        <w:rPr>
          <w:rFonts w:ascii="Times New Roman" w:hAnsi="Times New Roman"/>
          <w:sz w:val="28"/>
          <w:szCs w:val="28"/>
        </w:rPr>
        <w:t xml:space="preserve">.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>.</w:t>
      </w:r>
    </w:p>
    <w:p w:rsidR="00B25689" w:rsidRPr="008B2585" w:rsidRDefault="00B25689" w:rsidP="008C0826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 качестве результата предоставления муниципальной услуги 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его 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получить:</w:t>
      </w:r>
    </w:p>
    <w:p w:rsidR="00B25689" w:rsidRPr="008B2585" w:rsidRDefault="00B25689" w:rsidP="00AE5979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уполномоченным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усиленной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квалифицированной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подписи;</w:t>
      </w:r>
    </w:p>
    <w:p w:rsidR="00B25689" w:rsidRPr="008B2585" w:rsidRDefault="00B25689" w:rsidP="005349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бумажном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носителе,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подтверждающем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(организацией),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МФЦ</w:t>
      </w:r>
      <w:r w:rsidRPr="008B2585">
        <w:rPr>
          <w:rFonts w:ascii="Times New Roman" w:hAnsi="Times New Roman"/>
          <w:sz w:val="28"/>
          <w:szCs w:val="28"/>
        </w:rPr>
        <w:t>;</w:t>
      </w:r>
    </w:p>
    <w:p w:rsidR="00B25689" w:rsidRPr="008B2585" w:rsidRDefault="00B25689" w:rsidP="005349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бумажном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носителе.</w:t>
      </w:r>
    </w:p>
    <w:p w:rsidR="00B25689" w:rsidRPr="008B2585" w:rsidRDefault="00B25689" w:rsidP="005349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 в форме электронного документа или документа на бумажном носителе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течение срока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5349BA">
      <w:pPr>
        <w:widowControl w:val="0"/>
        <w:tabs>
          <w:tab w:val="left" w:pos="183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4E7D0E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7</w:t>
      </w:r>
      <w:r w:rsidRPr="004E7D0E">
        <w:rPr>
          <w:rFonts w:ascii="Times New Roman" w:hAnsi="Times New Roman"/>
          <w:sz w:val="28"/>
          <w:szCs w:val="28"/>
        </w:rPr>
        <w:t xml:space="preserve">.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>.</w:t>
      </w:r>
    </w:p>
    <w:p w:rsidR="00B25689" w:rsidRPr="008B2585" w:rsidRDefault="00B25689" w:rsidP="005349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имеет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 п</w:t>
      </w:r>
      <w:r w:rsidRPr="008B2585">
        <w:rPr>
          <w:rFonts w:ascii="Times New Roman" w:hAnsi="Times New Roman"/>
          <w:sz w:val="28"/>
          <w:szCs w:val="28"/>
        </w:rPr>
        <w:t>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услуги.</w:t>
      </w:r>
    </w:p>
    <w:p w:rsidR="00B25689" w:rsidRPr="008B2585" w:rsidRDefault="00B25689" w:rsidP="005349BA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направляется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Управлением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рабочего дня после завершения выполнения соответствующего действия,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почты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выбору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заявителя.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направляется: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а) 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Управление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МФЦ</w:t>
      </w:r>
      <w:r w:rsidRPr="008B2585">
        <w:rPr>
          <w:rFonts w:ascii="Times New Roman" w:hAnsi="Times New Roman"/>
          <w:sz w:val="28"/>
          <w:szCs w:val="28"/>
        </w:rPr>
        <w:t>;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в) 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начале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г) 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окончании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мотивированном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д) 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рассмотрения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е) 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мотивированный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услуги;</w:t>
      </w:r>
    </w:p>
    <w:p w:rsidR="00B25689" w:rsidRPr="008B2585" w:rsidRDefault="00B25689" w:rsidP="004153A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</w:t>
      </w:r>
      <w:r w:rsidRPr="008B2585">
        <w:rPr>
          <w:rFonts w:ascii="Times New Roman" w:hAnsi="Times New Roman"/>
          <w:sz w:val="28"/>
          <w:szCs w:val="28"/>
        </w:rPr>
        <w:t>уведомление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мотивированном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51416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3.2.2.8</w:t>
      </w:r>
      <w:r w:rsidRPr="004E7D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</w:rPr>
        <w:t>Осуществление оценки качества предоставления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>.</w:t>
      </w:r>
    </w:p>
    <w:p w:rsidR="00B25689" w:rsidRPr="008B2585" w:rsidRDefault="00B25689" w:rsidP="0051416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Заявителям обеспечивается возможность оценить доступность и качество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(муниципальной)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ом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е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е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8C3789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3.2.2.9</w:t>
      </w:r>
      <w:r w:rsidRPr="004E7D0E">
        <w:rPr>
          <w:rFonts w:ascii="Times New Roman" w:hAnsi="Times New Roman"/>
          <w:sz w:val="28"/>
          <w:szCs w:val="28"/>
        </w:rPr>
        <w:t xml:space="preserve">. </w:t>
      </w:r>
      <w:r w:rsidRPr="008B2585">
        <w:rPr>
          <w:rFonts w:ascii="Times New Roman" w:hAnsi="Times New Roman"/>
          <w:sz w:val="28"/>
        </w:rPr>
        <w:t>Досудебное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(внесудебное)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обжалование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(бездействия)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 xml:space="preserve">, должностного лица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 xml:space="preserve"> либо муниципального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служащего</w:t>
      </w:r>
      <w:r>
        <w:rPr>
          <w:rFonts w:ascii="Times New Roman" w:hAnsi="Times New Roman"/>
          <w:sz w:val="28"/>
        </w:rPr>
        <w:t>.</w:t>
      </w:r>
    </w:p>
    <w:p w:rsidR="00B25689" w:rsidRPr="008B2585" w:rsidRDefault="00B25689" w:rsidP="0057626C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Действие описывается в разделе 5. «Досудебный (внесудебный) 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обжалования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предоставляющего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настоящего Регламента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3.3. Перечень административных процедур (действий),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2585">
        <w:rPr>
          <w:rFonts w:ascii="Times New Roman" w:hAnsi="Times New Roman"/>
          <w:sz w:val="28"/>
          <w:szCs w:val="28"/>
        </w:rPr>
        <w:t>ыполняемых</w:t>
      </w:r>
      <w:r>
        <w:rPr>
          <w:rFonts w:ascii="Times New Roman" w:hAnsi="Times New Roman"/>
          <w:sz w:val="28"/>
          <w:szCs w:val="28"/>
        </w:rPr>
        <w:t xml:space="preserve"> МФЦ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8E1D56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3.3.1. 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раздела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по экстерриториальному принципу в МФЦ включает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следующие административные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процедуры:</w:t>
      </w:r>
    </w:p>
    <w:p w:rsidR="00B25689" w:rsidRPr="008B2585" w:rsidRDefault="00B25689" w:rsidP="008E1D5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прием заявления от заявителя (предст</w:t>
      </w:r>
      <w:r>
        <w:rPr>
          <w:rFonts w:ascii="Times New Roman" w:hAnsi="Times New Roman"/>
          <w:sz w:val="28"/>
        </w:rPr>
        <w:t xml:space="preserve">авителя заявителя) и документов,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(представителем заявителя);</w:t>
      </w:r>
    </w:p>
    <w:p w:rsidR="00B25689" w:rsidRPr="008B2585" w:rsidRDefault="00B25689" w:rsidP="008E1D5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8B2585">
        <w:rPr>
          <w:rFonts w:ascii="Times New Roman" w:hAnsi="Times New Roman"/>
          <w:sz w:val="28"/>
        </w:rPr>
        <w:t>опирование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(сканирование)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 (далее - документ личного хранения) и представленных 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(представителем заявителя), в случае, если заявитель (представитель 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представил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для ее предоставления необходима копия 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хранения;</w:t>
      </w:r>
    </w:p>
    <w:p w:rsidR="00B25689" w:rsidRPr="008B2585" w:rsidRDefault="00B25689" w:rsidP="009A16C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формирование электронных документов и (или) электронных образов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копий документов личного хранения, принятых от заявителя 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 обеспечивая их заверение электронной подписью в 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порядке;</w:t>
      </w:r>
    </w:p>
    <w:p w:rsidR="00B25689" w:rsidRPr="008B2585" w:rsidRDefault="00B25689" w:rsidP="00BD3CE1">
      <w:pPr>
        <w:widowControl w:val="0"/>
        <w:tabs>
          <w:tab w:val="left" w:pos="1134"/>
          <w:tab w:val="left" w:pos="2138"/>
          <w:tab w:val="left" w:pos="4857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</w:t>
      </w:r>
      <w:r>
        <w:rPr>
          <w:rFonts w:ascii="Times New Roman" w:hAnsi="Times New Roman"/>
          <w:sz w:val="28"/>
        </w:rPr>
        <w:t> – </w:t>
      </w:r>
      <w:r w:rsidRPr="008B2585">
        <w:rPr>
          <w:rFonts w:ascii="Times New Roman" w:hAnsi="Times New Roman"/>
          <w:sz w:val="28"/>
        </w:rPr>
        <w:t>телекоммуникационных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технологий направление электронных документов и (или) электронных образов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заверенных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уполномоченным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Управлении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0D74C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 xml:space="preserve">передача курьером пакета документов из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МФЦ;</w:t>
      </w:r>
    </w:p>
    <w:p w:rsidR="00B25689" w:rsidRPr="00E64E79" w:rsidRDefault="00B25689" w:rsidP="00D20C18">
      <w:pPr>
        <w:widowControl w:val="0"/>
        <w:tabs>
          <w:tab w:val="left" w:pos="113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E64E79">
        <w:rPr>
          <w:rFonts w:ascii="Times New Roman" w:hAnsi="Times New Roman"/>
          <w:sz w:val="28"/>
        </w:rPr>
        <w:t>Выдача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(направление</w:t>
      </w:r>
      <w:r>
        <w:rPr>
          <w:rFonts w:ascii="Times New Roman" w:hAnsi="Times New Roman"/>
          <w:sz w:val="28"/>
        </w:rPr>
        <w:t xml:space="preserve">) </w:t>
      </w:r>
      <w:r w:rsidRPr="00E64E79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услуги.</w:t>
      </w:r>
    </w:p>
    <w:p w:rsidR="00B25689" w:rsidRPr="00E64E79" w:rsidRDefault="00B25689" w:rsidP="00683EB4">
      <w:pPr>
        <w:widowControl w:val="0"/>
        <w:tabs>
          <w:tab w:val="left" w:pos="1500"/>
        </w:tabs>
        <w:autoSpaceDE w:val="0"/>
        <w:autoSpaceDN w:val="0"/>
        <w:spacing w:before="89"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E64E79">
        <w:rPr>
          <w:rFonts w:ascii="Times New Roman" w:hAnsi="Times New Roman"/>
          <w:sz w:val="28"/>
          <w:szCs w:val="28"/>
        </w:rPr>
        <w:t>Заявитель вправе отозвать свое заявление на любой стадии рассмотрения,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согласования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обратившись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соответствующим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заявлением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МФЦ.</w:t>
      </w:r>
    </w:p>
    <w:p w:rsidR="00B25689" w:rsidRPr="008B2585" w:rsidRDefault="00B25689" w:rsidP="00ED1B95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3.3.2. </w:t>
      </w:r>
      <w:r w:rsidRPr="008B2585"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(действий)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>.</w:t>
      </w:r>
    </w:p>
    <w:p w:rsidR="00B25689" w:rsidRPr="008B2585" w:rsidRDefault="00B25689" w:rsidP="00683EB4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3.3.2.1. 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прилагаемых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работник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МФЦ:</w:t>
      </w:r>
    </w:p>
    <w:p w:rsidR="00B25689" w:rsidRPr="008B2585" w:rsidRDefault="00B25689" w:rsidP="00B11774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 w:rsidRPr="008B2585">
        <w:rPr>
          <w:rFonts w:ascii="Times New Roman" w:hAnsi="Times New Roman"/>
          <w:sz w:val="28"/>
        </w:rPr>
        <w:t>нформирует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вопросам,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связанным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консультирование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МФЦ;</w:t>
      </w:r>
    </w:p>
    <w:p w:rsidR="00B25689" w:rsidRPr="008B2585" w:rsidRDefault="00B25689" w:rsidP="00914E64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ринимает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914E64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8B2585">
        <w:rPr>
          <w:rFonts w:ascii="Times New Roman" w:hAnsi="Times New Roman"/>
          <w:sz w:val="28"/>
        </w:rPr>
        <w:t>станавливает</w:t>
      </w:r>
      <w:r>
        <w:rPr>
          <w:rFonts w:ascii="Times New Roman" w:hAnsi="Times New Roman"/>
          <w:sz w:val="28"/>
        </w:rPr>
        <w:t xml:space="preserve"> ли</w:t>
      </w:r>
      <w:r w:rsidRPr="008B2585">
        <w:rPr>
          <w:rFonts w:ascii="Times New Roman" w:hAnsi="Times New Roman"/>
          <w:sz w:val="28"/>
        </w:rPr>
        <w:t>чность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проверяет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полномочия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полномочия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имени;</w:t>
      </w:r>
    </w:p>
    <w:p w:rsidR="00B25689" w:rsidRPr="008B2585" w:rsidRDefault="00B25689" w:rsidP="001200AA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роверяет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исходя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перечня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Default="00B25689" w:rsidP="00AA2F5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роверяет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требованиям,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удостоверяясь, что:</w:t>
      </w:r>
    </w:p>
    <w:p w:rsidR="00B25689" w:rsidRPr="008B2585" w:rsidRDefault="00B25689" w:rsidP="00AA2F58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Pr="008B2585">
        <w:rPr>
          <w:rFonts w:ascii="Times New Roman" w:hAnsi="Times New Roman"/>
          <w:sz w:val="28"/>
        </w:rPr>
        <w:t>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нотариально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удостоверены, скреплены печатями (при наличии печати), имеют надлежащие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сторон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 лиц;</w:t>
      </w:r>
    </w:p>
    <w:p w:rsidR="00B25689" w:rsidRPr="008B2585" w:rsidRDefault="00B25689" w:rsidP="0068579A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</w:t>
      </w:r>
      <w:r w:rsidRPr="008B2585">
        <w:rPr>
          <w:rFonts w:ascii="Times New Roman" w:hAnsi="Times New Roman"/>
          <w:sz w:val="28"/>
        </w:rPr>
        <w:t>ексты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написаны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разборчиво;</w:t>
      </w:r>
    </w:p>
    <w:p w:rsidR="00B25689" w:rsidRPr="008B2585" w:rsidRDefault="00B25689" w:rsidP="009977F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фамилии, имена и отчества физических лиц, адреса их мест жительства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написаны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полностью;</w:t>
      </w:r>
    </w:p>
    <w:p w:rsidR="00B25689" w:rsidRPr="008B2585" w:rsidRDefault="00B25689" w:rsidP="009977F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 документах нет подчисток, приписок, зачеркнутых слов и иных неоговоренных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исправлений;</w:t>
      </w:r>
    </w:p>
    <w:p w:rsidR="00B25689" w:rsidRPr="008B2585" w:rsidRDefault="00B25689" w:rsidP="009977F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исполнены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карандашом;</w:t>
      </w:r>
    </w:p>
    <w:p w:rsidR="00B25689" w:rsidRPr="008B2585" w:rsidRDefault="00B25689" w:rsidP="009977F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имеют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повреждений,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позволяет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однозначно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истолковать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содержание;</w:t>
      </w:r>
    </w:p>
    <w:p w:rsidR="00B25689" w:rsidRPr="008B2585" w:rsidRDefault="00B25689" w:rsidP="009977F3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истек;</w:t>
      </w:r>
    </w:p>
    <w:p w:rsidR="00B25689" w:rsidRPr="008B2585" w:rsidRDefault="00B25689" w:rsidP="000F3E37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документы содержат информацию, необходимую 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 указанной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заявлении;</w:t>
      </w:r>
    </w:p>
    <w:p w:rsidR="00B25689" w:rsidRPr="008B2585" w:rsidRDefault="00B25689" w:rsidP="000F3E37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объеме;</w:t>
      </w:r>
    </w:p>
    <w:p w:rsidR="00B25689" w:rsidRPr="00E64E79" w:rsidRDefault="00B25689" w:rsidP="000F3E37">
      <w:pPr>
        <w:widowControl w:val="0"/>
        <w:tabs>
          <w:tab w:val="left" w:pos="109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E64E79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соответствует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установленным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требованиям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виду;</w:t>
      </w:r>
    </w:p>
    <w:p w:rsidR="00B25689" w:rsidRPr="00E64E79" w:rsidRDefault="00B25689" w:rsidP="009424FA">
      <w:pPr>
        <w:widowControl w:val="0"/>
        <w:tabs>
          <w:tab w:val="left" w:pos="0"/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</w:t>
      </w:r>
      <w:r w:rsidRPr="00E64E79">
        <w:rPr>
          <w:rFonts w:ascii="Times New Roman" w:hAnsi="Times New Roman"/>
          <w:sz w:val="28"/>
        </w:rPr>
        <w:t>ри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отсутствии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оснований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отказа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оформляет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очереди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расписку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расписку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4E79">
        <w:rPr>
          <w:rFonts w:ascii="Times New Roman" w:hAnsi="Times New Roman"/>
          <w:sz w:val="28"/>
          <w:szCs w:val="28"/>
        </w:rPr>
        <w:t>документов.</w:t>
      </w:r>
    </w:p>
    <w:p w:rsidR="00B25689" w:rsidRDefault="00B25689" w:rsidP="009424FA">
      <w:pPr>
        <w:widowControl w:val="0"/>
        <w:tabs>
          <w:tab w:val="left" w:pos="709"/>
          <w:tab w:val="left" w:pos="3362"/>
          <w:tab w:val="left" w:pos="3945"/>
          <w:tab w:val="left" w:pos="5016"/>
          <w:tab w:val="left" w:pos="6497"/>
          <w:tab w:val="left" w:pos="8007"/>
          <w:tab w:val="left" w:pos="951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8B2585">
        <w:rPr>
          <w:rFonts w:ascii="Times New Roman" w:hAnsi="Times New Roman"/>
          <w:sz w:val="28"/>
          <w:szCs w:val="28"/>
        </w:rPr>
        <w:t>аботник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заполняет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pacing w:val="-1"/>
          <w:sz w:val="28"/>
          <w:szCs w:val="28"/>
        </w:rPr>
        <w:t>по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соответствующей форме.</w:t>
      </w:r>
    </w:p>
    <w:p w:rsidR="00B25689" w:rsidRPr="008B2585" w:rsidRDefault="00B25689" w:rsidP="009424FA">
      <w:pPr>
        <w:widowControl w:val="0"/>
        <w:tabs>
          <w:tab w:val="left" w:pos="709"/>
          <w:tab w:val="left" w:pos="3362"/>
          <w:tab w:val="left" w:pos="3945"/>
          <w:tab w:val="left" w:pos="5016"/>
          <w:tab w:val="left" w:pos="6497"/>
          <w:tab w:val="left" w:pos="8007"/>
          <w:tab w:val="left" w:pos="951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Работник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переводит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копии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подписывает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заверяет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печатью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подписью).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Заявитель,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представивший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обязательном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работником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МФЦ:</w:t>
      </w:r>
    </w:p>
    <w:p w:rsidR="00B25689" w:rsidRPr="008B2585" w:rsidRDefault="00B25689" w:rsidP="009424FA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</w:t>
      </w:r>
      <w:r w:rsidRPr="008B2585">
        <w:rPr>
          <w:rFonts w:ascii="Times New Roman" w:hAnsi="Times New Roman"/>
          <w:sz w:val="28"/>
        </w:rPr>
        <w:t>сроке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9424FA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 w:right="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</w:t>
      </w:r>
      <w:r w:rsidRPr="008B2585">
        <w:rPr>
          <w:rFonts w:ascii="Times New Roman" w:hAnsi="Times New Roman"/>
          <w:sz w:val="28"/>
        </w:rPr>
        <w:t>возможности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отказа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копии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нотариально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заверены,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сотрудник МФЦ, сличив копии документов с их подлинными экземплярами,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заверяет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фамилии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инициалов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ставит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штамп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«копия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верна».</w:t>
      </w:r>
    </w:p>
    <w:p w:rsidR="00B25689" w:rsidRPr="008B2585" w:rsidRDefault="00B25689" w:rsidP="00683EB4">
      <w:pPr>
        <w:widowControl w:val="0"/>
        <w:tabs>
          <w:tab w:val="left" w:pos="184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3.3.2.2. </w:t>
      </w:r>
      <w:r w:rsidRPr="008B2585">
        <w:rPr>
          <w:rFonts w:ascii="Times New Roman" w:hAnsi="Times New Roman"/>
          <w:sz w:val="28"/>
        </w:rPr>
        <w:t>Передача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 xml:space="preserve"> осуществляется не позднее одного рабочего дня, следующего за днем приема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 на основании реестра, который составляется в двух экземплярах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содержит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дату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время передачи.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 за прием и регистрацию документов, проверяет соответствие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количество документов с данными, указанными в реестре, проставляет дату,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подпись.</w:t>
      </w:r>
    </w:p>
    <w:p w:rsidR="00B25689" w:rsidRPr="008B2585" w:rsidRDefault="00B25689" w:rsidP="00DB2DAA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При передаче пакета документов специалист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принимающий их, проверяет в присутствии курьера соответствие и 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дату,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экземпляр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остается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специалиста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 второй – подлежит возврату курьеру.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базу.</w:t>
      </w:r>
    </w:p>
    <w:p w:rsidR="00B25689" w:rsidRPr="008B2585" w:rsidRDefault="00B25689" w:rsidP="00DB2DAA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3.3.2.3. </w:t>
      </w:r>
      <w:r w:rsidRPr="008B2585">
        <w:rPr>
          <w:rFonts w:ascii="Times New Roman" w:hAnsi="Times New Roman"/>
          <w:sz w:val="28"/>
        </w:rPr>
        <w:t>Передача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Управления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 не позднее следующего дня на основании реестра, который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составляется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двух экземплярах.</w:t>
      </w:r>
    </w:p>
    <w:p w:rsidR="00B25689" w:rsidRPr="008B2585" w:rsidRDefault="00B25689" w:rsidP="00DB2DAA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передаче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пакета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принимающий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присутствии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курьера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реестре,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дату,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 и подпись. Первый экземпляр реестра остается у должностного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 МФЦ, второй - подлежит возврату курьеру. Информация о получении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 электронную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базу.</w:t>
      </w:r>
    </w:p>
    <w:p w:rsidR="00B25689" w:rsidRPr="008B2585" w:rsidRDefault="00B25689" w:rsidP="00DB2DAA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3.3.2.4. </w:t>
      </w:r>
      <w:r w:rsidRPr="008B2585">
        <w:rPr>
          <w:rFonts w:ascii="Times New Roman" w:hAnsi="Times New Roman"/>
          <w:sz w:val="28"/>
        </w:rPr>
        <w:t>МФЦ осуществляет выдачу заявителю результата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услуги, в том числе выдача документов на бумажном носителе,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подтверждающих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направленных</w:t>
      </w:r>
      <w:r>
        <w:rPr>
          <w:rFonts w:ascii="Times New Roman" w:hAnsi="Times New Roman"/>
          <w:sz w:val="28"/>
        </w:rPr>
        <w:t xml:space="preserve"> Управлением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органами,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муниципальные услуги, а также выдача документов, включая составление 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бумажном носителе и заверение выписок из информационных систем органов,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муниципальные услуги.</w:t>
      </w:r>
    </w:p>
    <w:p w:rsidR="00B25689" w:rsidRDefault="00B25689" w:rsidP="001609A9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прибывает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удостоверяющим личность.</w:t>
      </w:r>
    </w:p>
    <w:p w:rsidR="00B25689" w:rsidRPr="008B2585" w:rsidRDefault="00B25689" w:rsidP="001609A9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Основанием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услуги.</w:t>
      </w:r>
    </w:p>
    <w:p w:rsidR="00B25689" w:rsidRPr="008B2585" w:rsidRDefault="00B25689" w:rsidP="001609A9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МФЦ:</w:t>
      </w:r>
    </w:p>
    <w:p w:rsidR="00B25689" w:rsidRPr="008B2585" w:rsidRDefault="00B25689" w:rsidP="000B7D02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устанавливает личность заявителя, проверяет наличие расписки (в 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утери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расписки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распечатывает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программного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комплекса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экземпляр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расписки,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стороне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которой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делает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надпись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«оригинал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расписки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утерян»,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ставит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подпись);</w:t>
      </w:r>
    </w:p>
    <w:p w:rsidR="00B25689" w:rsidRPr="008B2585" w:rsidRDefault="00B25689" w:rsidP="001609A9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8B2585">
        <w:rPr>
          <w:rFonts w:ascii="Times New Roman" w:hAnsi="Times New Roman"/>
          <w:sz w:val="28"/>
          <w:szCs w:val="28"/>
        </w:rPr>
        <w:t>накомит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их.</w:t>
      </w:r>
    </w:p>
    <w:p w:rsidR="00B25689" w:rsidRPr="008B2585" w:rsidRDefault="00B25689" w:rsidP="001609A9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3.3.2.5. 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МФЦ:</w:t>
      </w:r>
    </w:p>
    <w:p w:rsidR="00B25689" w:rsidRPr="008B2585" w:rsidRDefault="00B25689" w:rsidP="009C1977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ринимает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заявителем;</w:t>
      </w:r>
    </w:p>
    <w:p w:rsidR="00B25689" w:rsidRPr="008B2585" w:rsidRDefault="00B25689" w:rsidP="009C1977">
      <w:pPr>
        <w:widowControl w:val="0"/>
        <w:tabs>
          <w:tab w:val="left" w:pos="993"/>
          <w:tab w:val="left" w:pos="3474"/>
          <w:tab w:val="left" w:pos="5753"/>
          <w:tab w:val="left" w:pos="832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(сканирование)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pacing w:val="-1"/>
          <w:sz w:val="28"/>
        </w:rPr>
        <w:t>документов,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пунктами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7,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9,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10,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14,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210-ФЗ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государственных и муниципальных услуг» (далее – 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хранения) и представленных заявителем (представителем заявителя),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представил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 регламентом предоставления муниципальной услуги для 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исключением случая, когда в соответствии с нормативным правовым актом 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муниципальной услуги необходимо предъявление нотариально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удостоверенной копии документа личного хранения);</w:t>
      </w:r>
    </w:p>
    <w:p w:rsidR="00B25689" w:rsidRPr="008B2585" w:rsidRDefault="00B25689" w:rsidP="00A8231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</w:t>
      </w:r>
      <w:r w:rsidRPr="008B2585">
        <w:rPr>
          <w:rFonts w:ascii="Times New Roman" w:hAnsi="Times New Roman"/>
          <w:sz w:val="28"/>
        </w:rPr>
        <w:t>ормирует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образы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хранения, принятых от заявителя (представителя заявителя), обеспечивая 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заверение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подписью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порядке;</w:t>
      </w:r>
    </w:p>
    <w:p w:rsidR="00B25689" w:rsidRPr="008B2585" w:rsidRDefault="00B25689" w:rsidP="00A8231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 использованием информационно-телекоммуникационных технологий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направляет электронные документы и (или) электронные образы 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заверенные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уполномоченным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лицом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.</w:t>
      </w:r>
    </w:p>
    <w:p w:rsidR="00B25689" w:rsidRPr="00557493" w:rsidRDefault="00B25689" w:rsidP="0048618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3.3.2.6. </w:t>
      </w:r>
      <w:r w:rsidRPr="00557493"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исправления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допущенных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опечаток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ошибок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выданных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557493">
        <w:rPr>
          <w:rFonts w:ascii="Times New Roman" w:hAnsi="Times New Roman"/>
          <w:sz w:val="28"/>
        </w:rPr>
        <w:t>документах</w:t>
      </w:r>
      <w:r>
        <w:rPr>
          <w:rFonts w:ascii="Times New Roman" w:hAnsi="Times New Roman"/>
          <w:sz w:val="28"/>
        </w:rPr>
        <w:t>.</w:t>
      </w:r>
    </w:p>
    <w:p w:rsidR="00B25689" w:rsidRPr="00557493" w:rsidRDefault="00B25689" w:rsidP="0048618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557493">
        <w:rPr>
          <w:rFonts w:ascii="Times New Roman" w:hAnsi="Times New Roman"/>
          <w:sz w:val="28"/>
          <w:szCs w:val="28"/>
        </w:rPr>
        <w:t>Основанием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представление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(направление)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 </w:t>
      </w:r>
      <w:r w:rsidRPr="0055749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произвольной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исправлении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опечаток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ошибок,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допущенных в выданных в результате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493">
        <w:rPr>
          <w:rFonts w:ascii="Times New Roman" w:hAnsi="Times New Roman"/>
          <w:sz w:val="28"/>
          <w:szCs w:val="28"/>
        </w:rPr>
        <w:t>документах.</w:t>
      </w:r>
    </w:p>
    <w:p w:rsidR="00B25689" w:rsidRDefault="00B25689" w:rsidP="00486182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рассматривает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8B258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соответствующего заявления.</w:t>
      </w:r>
    </w:p>
    <w:p w:rsidR="00B25689" w:rsidRPr="008B2585" w:rsidRDefault="00B25689" w:rsidP="00486182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Критерием принятия решения по административной процедуре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отсутствие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таких опечаток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 ошибок.</w:t>
      </w:r>
    </w:p>
    <w:p w:rsidR="00B25689" w:rsidRPr="008B2585" w:rsidRDefault="00B25689" w:rsidP="00486182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допущенных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опечаток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ошибок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выданных </w:t>
      </w:r>
      <w:r w:rsidRPr="008B2585">
        <w:rPr>
          <w:rFonts w:ascii="Times New Roman" w:hAnsi="Times New Roman"/>
          <w:sz w:val="28"/>
          <w:szCs w:val="28"/>
        </w:rPr>
        <w:t>в результате предоставления муниципальной услуги документах специалист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 осуществляет исправление и замену указанных документов в срок,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заявления.</w:t>
      </w:r>
    </w:p>
    <w:p w:rsidR="00B25689" w:rsidRPr="008B2585" w:rsidRDefault="00B25689" w:rsidP="00486182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 случае отсутствия опечаток и (или) ошибок в документах, выданных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 письменно сообщает заявителю об отсутствии таких опечаток и 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ошибок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превышающий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соответствующего заявления.</w:t>
      </w:r>
    </w:p>
    <w:p w:rsidR="00B25689" w:rsidRPr="008B2585" w:rsidRDefault="00B25689" w:rsidP="000662C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(направление) заявителю исправленного взамен ранее выданного 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являющегося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сообщение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отсутствии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опечаток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 ошибок.</w:t>
      </w:r>
    </w:p>
    <w:p w:rsidR="00B25689" w:rsidRPr="008B2585" w:rsidRDefault="00B25689" w:rsidP="000662C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-824" w:right="25" w:firstLine="154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3.3.2.7. </w:t>
      </w:r>
      <w:r w:rsidRPr="008B2585">
        <w:rPr>
          <w:rFonts w:ascii="Times New Roman" w:hAnsi="Times New Roman"/>
          <w:sz w:val="28"/>
        </w:rPr>
        <w:t>Иные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процедуры.</w:t>
      </w:r>
    </w:p>
    <w:p w:rsidR="00B25689" w:rsidRPr="008B2585" w:rsidRDefault="00B25689" w:rsidP="000662C7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Проверка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усиленной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квалифицированной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услуги.</w:t>
      </w:r>
    </w:p>
    <w:p w:rsidR="00B25689" w:rsidRPr="008B2585" w:rsidRDefault="00B25689" w:rsidP="000662C7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3.3.3. </w:t>
      </w:r>
      <w:r w:rsidRPr="008B2585"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двух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однократном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заявителя.</w:t>
      </w:r>
    </w:p>
    <w:p w:rsidR="00B25689" w:rsidRPr="008B2585" w:rsidRDefault="00B25689" w:rsidP="000662C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3.3.3.1. 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однократном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предоставлении нескольких муниципальных услуг организует </w:t>
      </w:r>
      <w:hyperlink r:id="rId11">
        <w:r w:rsidRPr="008B2585">
          <w:rPr>
            <w:rFonts w:ascii="Times New Roman" w:hAnsi="Times New Roman"/>
            <w:sz w:val="28"/>
          </w:rPr>
          <w:t>предоставление</w:t>
        </w:r>
      </w:hyperlink>
      <w: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двух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(далее</w:t>
      </w:r>
      <w:r>
        <w:rPr>
          <w:rFonts w:ascii="Times New Roman" w:hAnsi="Times New Roman"/>
          <w:sz w:val="28"/>
        </w:rPr>
        <w:t xml:space="preserve"> – </w:t>
      </w:r>
      <w:r w:rsidRPr="008B2585">
        <w:rPr>
          <w:rFonts w:ascii="Times New Roman" w:hAnsi="Times New Roman"/>
          <w:sz w:val="28"/>
        </w:rPr>
        <w:t>комплексный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запрос).</w:t>
      </w:r>
    </w:p>
    <w:p w:rsidR="00B25689" w:rsidRPr="008B2585" w:rsidRDefault="00B25689" w:rsidP="000662C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3.3.3.2. </w:t>
      </w:r>
      <w:r w:rsidRPr="008B2585">
        <w:rPr>
          <w:rFonts w:ascii="Times New Roman" w:hAnsi="Times New Roman"/>
          <w:sz w:val="28"/>
        </w:rPr>
        <w:t>Комплексный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муниципальные услуги, за предоставлением которых обратился заявитель, 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согласие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его </w:t>
      </w:r>
      <w:r w:rsidRPr="008B2585">
        <w:rPr>
          <w:rFonts w:ascii="Times New Roman" w:hAnsi="Times New Roman"/>
          <w:sz w:val="28"/>
        </w:rPr>
        <w:t>имени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 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предоставления.</w:t>
      </w:r>
    </w:p>
    <w:p w:rsidR="00B25689" w:rsidRPr="008B2585" w:rsidRDefault="00B25689" w:rsidP="000662C7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3.3.3.3. </w:t>
      </w:r>
      <w:r w:rsidRPr="008B2585">
        <w:rPr>
          <w:rFonts w:ascii="Times New Roman" w:hAnsi="Times New Roman"/>
          <w:sz w:val="28"/>
        </w:rPr>
        <w:t>При приеме комплексного запроса у заявителя работники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проинформировать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обязательными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услуг, указанных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комплексном запросе.</w:t>
      </w:r>
    </w:p>
    <w:p w:rsidR="00B25689" w:rsidRPr="008B2585" w:rsidRDefault="00B25689" w:rsidP="00F24884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3.3.3.4. </w:t>
      </w:r>
      <w:r w:rsidRPr="008B2585">
        <w:rPr>
          <w:rFonts w:ascii="Times New Roman" w:hAnsi="Times New Roman"/>
          <w:sz w:val="28"/>
        </w:rPr>
        <w:t>Одновременно с комплексным запросом заявитель подает в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сведения, документы и (или) информацию, предусмотренные 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регулирующими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отношения,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возникающие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</w:t>
      </w:r>
      <w:r w:rsidRPr="008B2585">
        <w:rPr>
          <w:rFonts w:ascii="Times New Roman" w:hAnsi="Times New Roman"/>
          <w:sz w:val="28"/>
        </w:rPr>
        <w:t>вязи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комплексном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услуг.</w:t>
      </w:r>
    </w:p>
    <w:p w:rsidR="00B25689" w:rsidRPr="008B2585" w:rsidRDefault="00B25689" w:rsidP="00F24884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3.3.3.5. </w:t>
      </w:r>
      <w:r w:rsidRPr="008B2585">
        <w:rPr>
          <w:rFonts w:ascii="Times New Roman" w:hAnsi="Times New Roman"/>
          <w:sz w:val="28"/>
          <w:szCs w:val="28"/>
        </w:rPr>
        <w:t>МФЦ обязан выдать заявителю все документы, полученные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комплексном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исключением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полученных</w:t>
      </w:r>
      <w:r>
        <w:rPr>
          <w:rFonts w:ascii="Times New Roman" w:hAnsi="Times New Roman"/>
          <w:sz w:val="28"/>
          <w:szCs w:val="28"/>
        </w:rPr>
        <w:t xml:space="preserve"> МФЦ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комплексном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услуг.</w:t>
      </w:r>
    </w:p>
    <w:p w:rsidR="00B25689" w:rsidRPr="008B2585" w:rsidRDefault="00B25689" w:rsidP="00F24884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проинформировать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готовности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комплекта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 услуг, указанных в комплексном запросе, а также обеспечить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возможность выдачи указанного комплекта документов заявителю не позднее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рабочего дня, следующего за днем поступления в </w:t>
      </w:r>
      <w:r>
        <w:rPr>
          <w:rFonts w:ascii="Times New Roman" w:hAnsi="Times New Roman"/>
          <w:sz w:val="28"/>
          <w:szCs w:val="28"/>
        </w:rPr>
        <w:t xml:space="preserve">МФЦ </w:t>
      </w:r>
      <w:r w:rsidRPr="008B2585">
        <w:rPr>
          <w:rFonts w:ascii="Times New Roman" w:hAnsi="Times New Roman"/>
          <w:sz w:val="28"/>
          <w:szCs w:val="28"/>
        </w:rPr>
        <w:t>последнего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таких документов.</w:t>
      </w:r>
    </w:p>
    <w:p w:rsidR="00B25689" w:rsidRPr="008B2585" w:rsidRDefault="00B25689" w:rsidP="00683EB4">
      <w:pPr>
        <w:widowControl w:val="0"/>
        <w:tabs>
          <w:tab w:val="left" w:pos="1701"/>
          <w:tab w:val="left" w:pos="2558"/>
          <w:tab w:val="left" w:pos="5600"/>
          <w:tab w:val="left" w:pos="7833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3.3.3.6.  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имее</w:t>
      </w:r>
      <w:r>
        <w:rPr>
          <w:rFonts w:ascii="Times New Roman" w:hAnsi="Times New Roman"/>
          <w:sz w:val="28"/>
        </w:rPr>
        <w:t xml:space="preserve">т </w:t>
      </w:r>
      <w:r w:rsidRPr="008B2585"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обратиться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конкретной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указанной в комплексном запросе, или о готовности документов, являющихся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результатом предоставления конкретной муниципальной услуги, указанной в</w:t>
      </w:r>
      <w:r>
        <w:rPr>
          <w:rFonts w:ascii="Times New Roman" w:hAnsi="Times New Roman"/>
          <w:sz w:val="28"/>
        </w:rPr>
        <w:t xml:space="preserve"> комплексном </w:t>
      </w:r>
      <w:r w:rsidRPr="008B2585">
        <w:rPr>
          <w:rFonts w:ascii="Times New Roman" w:hAnsi="Times New Roman"/>
          <w:sz w:val="28"/>
        </w:rPr>
        <w:t>запросе.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предоставляется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>:</w:t>
      </w:r>
    </w:p>
    <w:p w:rsidR="00B25689" w:rsidRPr="008B2585" w:rsidRDefault="00B25689" w:rsidP="000E7320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left="709" w:right="25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приема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заявителя;</w:t>
      </w:r>
    </w:p>
    <w:p w:rsidR="00B25689" w:rsidRPr="008B2585" w:rsidRDefault="00B25689" w:rsidP="000E7320">
      <w:pPr>
        <w:widowControl w:val="0"/>
        <w:tabs>
          <w:tab w:val="left" w:pos="0"/>
          <w:tab w:val="left" w:pos="1276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телефону;</w:t>
      </w:r>
    </w:p>
    <w:p w:rsidR="00B25689" w:rsidRPr="008B2585" w:rsidRDefault="00B25689" w:rsidP="000E7320">
      <w:pPr>
        <w:widowControl w:val="0"/>
        <w:tabs>
          <w:tab w:val="left" w:pos="0"/>
          <w:tab w:val="left" w:pos="1276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почте.</w:t>
      </w:r>
    </w:p>
    <w:p w:rsidR="00B25689" w:rsidRPr="008B2585" w:rsidRDefault="00B25689" w:rsidP="000E7320">
      <w:pPr>
        <w:widowControl w:val="0"/>
        <w:tabs>
          <w:tab w:val="left" w:pos="0"/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3.3.3.7. 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конкретной муниципальной услуги, указанной в комплексном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готовности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являющихся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конкретной муниципальной услуги, указанной в комплексном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обязана на</w:t>
      </w:r>
      <w:r w:rsidRPr="008B2585">
        <w:rPr>
          <w:rFonts w:ascii="Times New Roman" w:hAnsi="Times New Roman"/>
          <w:sz w:val="28"/>
        </w:rPr>
        <w:t>править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позднее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рабочего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указанного запроса.</w:t>
      </w:r>
    </w:p>
    <w:p w:rsidR="00B25689" w:rsidRPr="008B2585" w:rsidRDefault="00B25689" w:rsidP="006D005C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3.3.3.8. 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поступления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являющихся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интересующей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конкретной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МФЦ </w:t>
      </w:r>
      <w:r w:rsidRPr="008B2585">
        <w:rPr>
          <w:rFonts w:ascii="Times New Roman" w:hAnsi="Times New Roman"/>
          <w:sz w:val="28"/>
        </w:rPr>
        <w:t>обязан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возможность выдачи таких документов заявителю не позднее рабочего дня,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поступления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таких 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4.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Pr="008B2585">
        <w:rPr>
          <w:rFonts w:ascii="Times New Roman" w:hAnsi="Times New Roman"/>
          <w:b/>
          <w:bCs/>
          <w:sz w:val="28"/>
          <w:szCs w:val="28"/>
        </w:rPr>
        <w:t>Формы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контроля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за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исполнением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5689" w:rsidRPr="008B2585" w:rsidRDefault="00B25689" w:rsidP="003A129B">
      <w:pPr>
        <w:widowControl w:val="0"/>
        <w:autoSpaceDE w:val="0"/>
        <w:autoSpaceDN w:val="0"/>
        <w:spacing w:after="0" w:line="240" w:lineRule="auto"/>
        <w:ind w:right="25" w:firstLine="708"/>
        <w:jc w:val="center"/>
        <w:outlineLvl w:val="0"/>
        <w:rPr>
          <w:rFonts w:ascii="Times New Roman" w:hAnsi="Times New Roman"/>
          <w:b/>
          <w:sz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Административного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sz w:val="28"/>
        </w:rPr>
        <w:t>регламента</w:t>
      </w:r>
    </w:p>
    <w:p w:rsidR="00B25689" w:rsidRPr="008B2585" w:rsidRDefault="00B25689" w:rsidP="00914975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25689" w:rsidRDefault="00B25689" w:rsidP="00914975">
      <w:pPr>
        <w:widowControl w:val="0"/>
        <w:autoSpaceDE w:val="0"/>
        <w:autoSpaceDN w:val="0"/>
        <w:spacing w:after="0" w:line="240" w:lineRule="auto"/>
        <w:ind w:right="25" w:firstLine="720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Порядок осуществления текущего контроля за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B2585">
        <w:rPr>
          <w:rFonts w:ascii="Times New Roman" w:hAnsi="Times New Roman"/>
          <w:sz w:val="28"/>
          <w:szCs w:val="28"/>
        </w:rPr>
        <w:t>соблюдением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положений</w:t>
      </w:r>
    </w:p>
    <w:p w:rsidR="00B25689" w:rsidRDefault="00B25689" w:rsidP="00914975">
      <w:pPr>
        <w:widowControl w:val="0"/>
        <w:autoSpaceDE w:val="0"/>
        <w:autoSpaceDN w:val="0"/>
        <w:spacing w:after="0" w:line="240" w:lineRule="auto"/>
        <w:ind w:right="25" w:firstLine="720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настоящего регламента и иных нормативных правовых 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устанавливающих требования к предоставлению муниципальной услуги,</w:t>
      </w:r>
    </w:p>
    <w:p w:rsidR="00B25689" w:rsidRPr="008B2585" w:rsidRDefault="00B25689" w:rsidP="00914975">
      <w:pPr>
        <w:widowControl w:val="0"/>
        <w:autoSpaceDE w:val="0"/>
        <w:autoSpaceDN w:val="0"/>
        <w:spacing w:after="0" w:line="240" w:lineRule="auto"/>
        <w:ind w:right="25" w:firstLine="720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принятием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914975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4.1.1. </w:t>
      </w:r>
      <w:r w:rsidRPr="008B2585">
        <w:rPr>
          <w:rFonts w:ascii="Times New Roman" w:hAnsi="Times New Roman"/>
          <w:sz w:val="28"/>
        </w:rPr>
        <w:t>Должностные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служащие,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участвующие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руководствуются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положениями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обязанностях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участвующих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знаниям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квалификации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специалистов.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Должностные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участвующих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услуги, несут персональную ответственность за 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административных процедур и соблюдение сроков, установленных настоящим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гарантируется право на получение информации о своих правах, обязанностях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условиях оказания муниципальной услуги; защиту сведений о персональных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данных;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уважительное отношение со стороны должностных лиц.</w:t>
      </w:r>
    </w:p>
    <w:p w:rsidR="00B25689" w:rsidRPr="008B2585" w:rsidRDefault="00B25689" w:rsidP="00A86443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4.1.2. </w:t>
      </w:r>
      <w:r w:rsidRPr="008B2585">
        <w:rPr>
          <w:rFonts w:ascii="Times New Roman" w:hAnsi="Times New Roman"/>
          <w:sz w:val="28"/>
        </w:rPr>
        <w:t>Текущий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контроль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координация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последовательности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1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осуществляется постоянно непосредственно руководителем </w:t>
      </w:r>
      <w:r>
        <w:rPr>
          <w:rFonts w:ascii="Times New Roman" w:hAnsi="Times New Roman"/>
          <w:sz w:val="28"/>
        </w:rPr>
        <w:t xml:space="preserve">Управления </w:t>
      </w:r>
      <w:r w:rsidRPr="008B2585">
        <w:rPr>
          <w:rFonts w:ascii="Times New Roman" w:hAnsi="Times New Roman"/>
          <w:sz w:val="28"/>
        </w:rPr>
        <w:t>путем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проверок.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полноты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включают в себя проведение проверок, выявление и устранение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 заявителей, рассмотрение, принятие решений и подготовку ответов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содержащих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жалобы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4.2. Порядок и периодичность осуществления плановых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внеплановых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полноты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услуги, в том числе порядок и формы контроля за полнотой и качеством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194E7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полнотой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качеством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внеплановых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проверок.</w:t>
      </w:r>
    </w:p>
    <w:p w:rsidR="00B25689" w:rsidRPr="008B2585" w:rsidRDefault="00B25689" w:rsidP="00194E7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Плановые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внеплановые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могут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проводиться</w:t>
      </w:r>
      <w:r>
        <w:rPr>
          <w:rFonts w:ascii="Times New Roman" w:hAnsi="Times New Roman"/>
          <w:sz w:val="28"/>
          <w:szCs w:val="28"/>
        </w:rPr>
        <w:t xml:space="preserve"> руководителем Управления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194E7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полноты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качества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графиком,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реже одного раза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год.</w:t>
      </w:r>
    </w:p>
    <w:p w:rsidR="00B25689" w:rsidRPr="008B2585" w:rsidRDefault="00B25689" w:rsidP="00194E7F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Внеплановые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юридических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физических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жалобами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нарушение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интересов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 предоставления муниципальной услуги, а также на основании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сведений,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указывающих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нарушение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настоящего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Регламента.</w:t>
      </w:r>
    </w:p>
    <w:p w:rsidR="00B25689" w:rsidRPr="008B2585" w:rsidRDefault="00B25689" w:rsidP="0001354C">
      <w:pPr>
        <w:widowControl w:val="0"/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внеплановых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проверок:</w:t>
      </w:r>
    </w:p>
    <w:p w:rsidR="00B25689" w:rsidRPr="008B2585" w:rsidRDefault="00B25689" w:rsidP="0001354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проверяется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знание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устанавливающих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услуги;</w:t>
      </w:r>
    </w:p>
    <w:p w:rsidR="00B25689" w:rsidRDefault="00B25689" w:rsidP="0001354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F2ACB">
        <w:rPr>
          <w:rFonts w:ascii="Times New Roman" w:hAnsi="Times New Roman"/>
          <w:sz w:val="28"/>
        </w:rPr>
        <w:t>проверяется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соблюдение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сроков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последовательности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исполнения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процедур;</w:t>
      </w:r>
    </w:p>
    <w:p w:rsidR="00B25689" w:rsidRPr="008F2ACB" w:rsidRDefault="00B25689" w:rsidP="0001354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F2ACB">
        <w:rPr>
          <w:rFonts w:ascii="Times New Roman" w:hAnsi="Times New Roman"/>
          <w:sz w:val="28"/>
        </w:rPr>
        <w:t>выявляются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нарушения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заявителей,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недостатки,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допущенные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п</w:t>
      </w:r>
      <w:r w:rsidRPr="008F2ACB">
        <w:rPr>
          <w:rFonts w:ascii="Times New Roman" w:hAnsi="Times New Roman"/>
          <w:sz w:val="28"/>
        </w:rPr>
        <w:t>редоставления муниципальной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4.3. Ответственность должностных лиц органа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самоуправления за решения и действия (бездействие), принимаемые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(осуществляемые)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FA03DA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4.3.1. 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проведенных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нарушения порядка предоставления муниципальной услуги, прав 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виновные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привлекаются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Федерации </w:t>
      </w:r>
      <w:r w:rsidRPr="008B2585">
        <w:rPr>
          <w:rFonts w:ascii="Times New Roman" w:hAnsi="Times New Roman"/>
          <w:sz w:val="28"/>
        </w:rPr>
        <w:t>принимаются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устранению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нарушений.</w:t>
      </w:r>
    </w:p>
    <w:p w:rsidR="00B25689" w:rsidRPr="008B2585" w:rsidRDefault="00B25689" w:rsidP="00FA03DA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4.3.2. </w:t>
      </w:r>
      <w:r w:rsidRPr="008B2585">
        <w:rPr>
          <w:rFonts w:ascii="Times New Roman" w:hAnsi="Times New Roman"/>
          <w:sz w:val="28"/>
        </w:rPr>
        <w:t>Должностные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служащие,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участвующие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 муниципальной услуги, несут персональную ответственность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Персональная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ответственность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устанавливается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инструкциях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5252A9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4.4. Положения, характеризующие требования к порядку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предоставления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</w:p>
    <w:p w:rsidR="00B25689" w:rsidRDefault="00B25689" w:rsidP="005252A9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граждан,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объединений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организаций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C52FC3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4.4.1. </w:t>
      </w:r>
      <w:r w:rsidRPr="008B2585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соблюдением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последовательности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услуги, и принятием решений должностными лицами, 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соблюдения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лицами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 xml:space="preserve"> нормативных правовых актов Российской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Краснодарского края, </w:t>
      </w:r>
      <w:r>
        <w:rPr>
          <w:rFonts w:ascii="Times New Roman" w:hAnsi="Times New Roman"/>
          <w:sz w:val="28"/>
          <w:szCs w:val="28"/>
        </w:rPr>
        <w:t>муниципального образования Ейский район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положений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настоящего Регламента.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Проверка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проводиться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конкретному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обращению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гражданина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Порядок и формы контроля за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отвечать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требованиям</w:t>
      </w:r>
      <w:r>
        <w:rPr>
          <w:rFonts w:ascii="Times New Roman" w:hAnsi="Times New Roman"/>
          <w:sz w:val="28"/>
          <w:szCs w:val="28"/>
        </w:rPr>
        <w:t xml:space="preserve"> непрерывности и </w:t>
      </w:r>
      <w:r w:rsidRPr="008B2585">
        <w:rPr>
          <w:rFonts w:ascii="Times New Roman" w:hAnsi="Times New Roman"/>
          <w:sz w:val="28"/>
          <w:szCs w:val="28"/>
        </w:rPr>
        <w:t>действенности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(эффективности).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Граждане,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8B2585">
        <w:rPr>
          <w:rFonts w:ascii="Times New Roman" w:hAnsi="Times New Roman"/>
          <w:sz w:val="28"/>
          <w:szCs w:val="28"/>
        </w:rPr>
        <w:t>бъединения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могут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контролировать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предоставление муниципальной услуги путем получения письменной и устной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 о результатах проведенных проверок и принятых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мерах.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 xml:space="preserve">5. Досудебный (внесудебный) порядок обжалования 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решений 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действий (бездействий) органа, предоставляющего муниципальную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услугу,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также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должностных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лиц,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outlineLvl w:val="0"/>
        <w:rPr>
          <w:rFonts w:ascii="Times New Roman" w:hAnsi="Times New Roman"/>
          <w:b/>
          <w:sz w:val="20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муниципальных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>служащих</w:t>
      </w:r>
    </w:p>
    <w:p w:rsidR="00B25689" w:rsidRPr="008B2585" w:rsidRDefault="00B25689" w:rsidP="00683EB4">
      <w:pPr>
        <w:widowControl w:val="0"/>
        <w:autoSpaceDE w:val="0"/>
        <w:autoSpaceDN w:val="0"/>
        <w:spacing w:before="3" w:after="0" w:line="240" w:lineRule="auto"/>
        <w:ind w:right="25"/>
        <w:jc w:val="both"/>
        <w:rPr>
          <w:rFonts w:ascii="Times New Roman" w:hAnsi="Times New Roman"/>
          <w:b/>
          <w:sz w:val="24"/>
          <w:szCs w:val="28"/>
        </w:rPr>
      </w:pPr>
    </w:p>
    <w:p w:rsidR="00B25689" w:rsidRPr="008B2585" w:rsidRDefault="00B25689" w:rsidP="00B877CE">
      <w:pPr>
        <w:widowControl w:val="0"/>
        <w:autoSpaceDE w:val="0"/>
        <w:autoSpaceDN w:val="0"/>
        <w:spacing w:before="89"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 </w:t>
      </w:r>
      <w:r w:rsidRPr="008B2585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заинтересованных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досудебное (внесудебное)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обжалование 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(бездействия) и 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решений, принятых (осуществленных) в ходе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B877C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5.1.1. З</w:t>
      </w:r>
      <w:r w:rsidRPr="008B2585">
        <w:rPr>
          <w:rFonts w:ascii="Times New Roman" w:hAnsi="Times New Roman"/>
          <w:sz w:val="28"/>
        </w:rPr>
        <w:t>аявитель имеет право на досудебное (внесудебное) обжалование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(бездействия),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(осуществляемых)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служащим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(далее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- жалоба).</w:t>
      </w:r>
    </w:p>
    <w:p w:rsidR="00B25689" w:rsidRPr="008B2585" w:rsidRDefault="00B25689" w:rsidP="000D346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5.1.2. </w:t>
      </w:r>
      <w:r w:rsidRPr="008B2585">
        <w:rPr>
          <w:rFonts w:ascii="Times New Roman" w:hAnsi="Times New Roman"/>
          <w:sz w:val="28"/>
        </w:rPr>
        <w:t>Предметом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досудебного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(внесудебного)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обжалования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(бездействия)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Управления и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конкретное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осуществленное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 числе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следующих случаях:</w:t>
      </w:r>
    </w:p>
    <w:p w:rsidR="00B25689" w:rsidRPr="008B2585" w:rsidRDefault="00B25689" w:rsidP="000D3462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0D3462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1058D4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требование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действий,</w:t>
      </w:r>
      <w:r>
        <w:rPr>
          <w:rFonts w:ascii="Times New Roman" w:hAnsi="Times New Roman"/>
          <w:sz w:val="28"/>
        </w:rPr>
        <w:t xml:space="preserve"> представлени</w:t>
      </w:r>
      <w:r w:rsidRPr="008B2585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услуги;</w:t>
      </w:r>
    </w:p>
    <w:p w:rsidR="00B25689" w:rsidRPr="008B2585" w:rsidRDefault="00B25689" w:rsidP="00784C16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отказ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 актами Краснодарского края, муниципальными правовыми 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 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заявителя;</w:t>
      </w:r>
    </w:p>
    <w:p w:rsidR="00B25689" w:rsidRPr="008B2585" w:rsidRDefault="00B25689" w:rsidP="004A4F3C">
      <w:pPr>
        <w:widowControl w:val="0"/>
        <w:tabs>
          <w:tab w:val="left" w:pos="1233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отказ в предоставлении муниципальной услуги, если основания отказа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ними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 актами;</w:t>
      </w:r>
    </w:p>
    <w:p w:rsidR="00B25689" w:rsidRPr="008B2585" w:rsidRDefault="00B25689" w:rsidP="00D771D2">
      <w:pPr>
        <w:widowControl w:val="0"/>
        <w:tabs>
          <w:tab w:val="left" w:pos="1233"/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требование с заявителя при предоставлении муниципальной 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платы,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правовыми актами;</w:t>
      </w:r>
    </w:p>
    <w:p w:rsidR="00B25689" w:rsidRPr="008B2585" w:rsidRDefault="00B25689" w:rsidP="00F62210">
      <w:pPr>
        <w:widowControl w:val="0"/>
        <w:tabs>
          <w:tab w:val="left" w:pos="1233"/>
          <w:tab w:val="left" w:pos="1418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тказ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специалиста</w:t>
      </w:r>
      <w:r>
        <w:rPr>
          <w:rFonts w:ascii="Times New Roman" w:hAnsi="Times New Roman"/>
          <w:sz w:val="28"/>
        </w:rPr>
        <w:t xml:space="preserve"> Управления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исправлении</w:t>
      </w:r>
      <w:r>
        <w:rPr>
          <w:rFonts w:ascii="Times New Roman" w:hAnsi="Times New Roman"/>
          <w:sz w:val="28"/>
        </w:rPr>
        <w:t xml:space="preserve"> допущенных им</w:t>
      </w:r>
      <w:r w:rsidRPr="008B2585">
        <w:rPr>
          <w:rFonts w:ascii="Times New Roman" w:hAnsi="Times New Roman"/>
          <w:sz w:val="28"/>
        </w:rPr>
        <w:t xml:space="preserve"> опечаток и ошибок в выданных в результате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исправлений;</w:t>
      </w:r>
    </w:p>
    <w:p w:rsidR="00B25689" w:rsidRPr="008B2585" w:rsidRDefault="00B25689" w:rsidP="00F62210">
      <w:pPr>
        <w:widowControl w:val="0"/>
        <w:tabs>
          <w:tab w:val="left" w:pos="1233"/>
          <w:tab w:val="left" w:pos="1418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услуги;</w:t>
      </w:r>
    </w:p>
    <w:p w:rsidR="00B25689" w:rsidRPr="008F2ACB" w:rsidRDefault="00B25689" w:rsidP="00F62210">
      <w:pPr>
        <w:widowControl w:val="0"/>
        <w:tabs>
          <w:tab w:val="left" w:pos="1233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  <w:szCs w:val="28"/>
        </w:rPr>
      </w:pPr>
      <w:r w:rsidRPr="008F2ACB">
        <w:rPr>
          <w:rFonts w:ascii="Times New Roman" w:hAnsi="Times New Roman"/>
          <w:sz w:val="28"/>
        </w:rPr>
        <w:t>приостановление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основания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приостановления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предусмотрены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федеральными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законами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принятыми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ними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иными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Российской Федерации, законами и иными 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Краснодарского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края, муниципальными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правовыми актами;</w:t>
      </w:r>
    </w:p>
    <w:p w:rsidR="00B25689" w:rsidRPr="008F2ACB" w:rsidRDefault="00B25689" w:rsidP="00782380">
      <w:pPr>
        <w:widowControl w:val="0"/>
        <w:tabs>
          <w:tab w:val="left" w:pos="1233"/>
          <w:tab w:val="left" w:pos="1373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F2ACB">
        <w:rPr>
          <w:rFonts w:ascii="Times New Roman" w:hAnsi="Times New Roman"/>
          <w:sz w:val="28"/>
        </w:rPr>
        <w:t>требование у заявителя при предоставлении муниципальной услуги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документов или информации, отсутствие и (или) недостоверность которых не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указывались при первоначальном отказе в приеме документов, необходимых</w:t>
      </w:r>
      <w:r>
        <w:rPr>
          <w:rFonts w:ascii="Times New Roman" w:hAnsi="Times New Roman"/>
          <w:sz w:val="28"/>
        </w:rPr>
        <w:t xml:space="preserve">    </w:t>
      </w:r>
      <w:r w:rsidRPr="008F2ACB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муниципальной услуги, за исключением случаев, предусмотренных пунктом 4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части 1 статьи 7 Федерального закона от 27 июля 2010 года № 210-ФЗ «Об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услуг».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указанном случае досудебное (внесудебное) обжалование заявителем решений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 действий (бездействия) МФЦ, работника МФЦ возможно в случае, если на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МФЦ,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(бездействие)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которого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обжалуются,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возложена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функция по предоставлению соответствующих муниципальных услуг в полном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объеме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порядке,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определенном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частью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1.3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№ 210-ФЗ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муниципальных услуг».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5.2. Органы, уполномоченные на рассмотрение жалобы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лица,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которым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быть направлена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жалоба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досудебном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(внесудебном)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0A7B8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5.2.1. </w:t>
      </w:r>
      <w:r w:rsidRPr="008B2585">
        <w:rPr>
          <w:rFonts w:ascii="Times New Roman" w:hAnsi="Times New Roman"/>
          <w:sz w:val="28"/>
        </w:rPr>
        <w:t>Жалоба на решения и действия (бездействие) должностных лиц,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муниципальных служащих </w:t>
      </w:r>
      <w:r>
        <w:rPr>
          <w:rFonts w:ascii="Times New Roman" w:hAnsi="Times New Roman"/>
          <w:sz w:val="28"/>
        </w:rPr>
        <w:t>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подается заявителем в</w:t>
      </w:r>
      <w:r>
        <w:rPr>
          <w:rFonts w:ascii="Times New Roman" w:hAnsi="Times New Roman"/>
          <w:sz w:val="28"/>
        </w:rPr>
        <w:t xml:space="preserve"> Администрацию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заместителя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главы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Ейский район</w:t>
      </w:r>
      <w:r>
        <w:rPr>
          <w:rFonts w:ascii="Times New Roman" w:hAnsi="Times New Roman"/>
          <w:sz w:val="28"/>
        </w:rPr>
        <w:t>, координирующего деятельность Управления</w:t>
      </w:r>
      <w:r w:rsidRPr="008B2585">
        <w:rPr>
          <w:rFonts w:ascii="Times New Roman" w:hAnsi="Times New Roman"/>
          <w:sz w:val="28"/>
        </w:rPr>
        <w:t>.</w:t>
      </w:r>
    </w:p>
    <w:p w:rsidR="00B25689" w:rsidRDefault="00B25689" w:rsidP="00CE4126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обжалуются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Ейский район </w:t>
      </w:r>
      <w:r w:rsidRPr="008B2585">
        <w:rPr>
          <w:rFonts w:ascii="Times New Roman" w:hAnsi="Times New Roman"/>
          <w:sz w:val="28"/>
          <w:szCs w:val="28"/>
        </w:rPr>
        <w:t>жалоба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 </w:t>
      </w:r>
      <w:r w:rsidRPr="008B2585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Ейский район.</w:t>
      </w:r>
    </w:p>
    <w:p w:rsidR="00B25689" w:rsidRPr="008B2585" w:rsidRDefault="00B25689" w:rsidP="00F62210">
      <w:pPr>
        <w:widowControl w:val="0"/>
        <w:autoSpaceDE w:val="0"/>
        <w:autoSpaceDN w:val="0"/>
        <w:spacing w:after="0" w:line="240" w:lineRule="auto"/>
        <w:ind w:right="23" w:firstLine="70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8B2585">
        <w:rPr>
          <w:rFonts w:ascii="Times New Roman" w:hAnsi="Times New Roman"/>
          <w:sz w:val="28"/>
          <w:szCs w:val="28"/>
        </w:rPr>
        <w:t xml:space="preserve"> подлежит регистрации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позднее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следующего рабочего 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 дня ее поступления.</w:t>
      </w:r>
    </w:p>
    <w:p w:rsidR="00B25689" w:rsidRPr="008B2585" w:rsidRDefault="00B25689" w:rsidP="00F62210">
      <w:pPr>
        <w:widowControl w:val="0"/>
        <w:tabs>
          <w:tab w:val="left" w:pos="1700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5.2.2. </w:t>
      </w:r>
      <w:r w:rsidRPr="008B2585">
        <w:rPr>
          <w:rFonts w:ascii="Times New Roman" w:hAnsi="Times New Roman"/>
          <w:sz w:val="28"/>
        </w:rPr>
        <w:t>Жалоба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должна содержать:</w:t>
      </w:r>
    </w:p>
    <w:p w:rsidR="00B25689" w:rsidRPr="008F2ACB" w:rsidRDefault="00B25689" w:rsidP="008B56B6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</w:t>
      </w:r>
      <w:r w:rsidRPr="008F2ACB">
        <w:rPr>
          <w:rFonts w:ascii="Times New Roman" w:hAnsi="Times New Roman"/>
          <w:sz w:val="28"/>
        </w:rPr>
        <w:t>аименование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органа,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органа,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служащего,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руководителя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работника,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действия (бездействие)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ACB">
        <w:rPr>
          <w:rFonts w:ascii="Times New Roman" w:hAnsi="Times New Roman"/>
          <w:sz w:val="28"/>
          <w:szCs w:val="28"/>
        </w:rPr>
        <w:t>которых обжалуются;</w:t>
      </w:r>
    </w:p>
    <w:p w:rsidR="00B25689" w:rsidRPr="008B2585" w:rsidRDefault="00B25689" w:rsidP="008B56B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фамилию, имя, отчество (последнее – при наличии), сведения о месте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жительства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физического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наименование,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сведения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местонахождении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юридического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номер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(номера)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контактного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телефона,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адрес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(адреса)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наличии)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почтовый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адрес,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быть направлен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заявителю;</w:t>
      </w:r>
    </w:p>
    <w:p w:rsidR="00B25689" w:rsidRPr="008B2585" w:rsidRDefault="00B25689" w:rsidP="008B56B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сведения об обжалуемых решениях и действиях (бездействии) органа,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предоставляющего муниципальную услугу, либо муниципального служащего,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работника МФЦ;</w:t>
      </w:r>
    </w:p>
    <w:p w:rsidR="00B25689" w:rsidRPr="008B2585" w:rsidRDefault="00B25689" w:rsidP="008B56B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доводы, на основании которых заявитель не согласен с решением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действием (бездействием) органа, предоставляющего муниципальную 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должностного лица органа, предоставляющего муниципальную услугу, 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муниципального служащего, МФЦ, работника МФЦ.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 могут 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представлены документы (при наличии), подтверждающие доводы 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 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копии.</w:t>
      </w:r>
    </w:p>
    <w:p w:rsidR="00B25689" w:rsidRPr="008B2585" w:rsidRDefault="00B25689" w:rsidP="009208A6">
      <w:pPr>
        <w:widowControl w:val="0"/>
        <w:tabs>
          <w:tab w:val="left" w:pos="1134"/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5.2.3. </w:t>
      </w:r>
      <w:r w:rsidRPr="008B2585">
        <w:rPr>
          <w:rFonts w:ascii="Times New Roman" w:hAnsi="Times New Roman"/>
          <w:sz w:val="28"/>
          <w:szCs w:val="28"/>
        </w:rPr>
        <w:t>Жалобы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принятые</w:t>
      </w:r>
      <w:r>
        <w:rPr>
          <w:rFonts w:ascii="Times New Roman" w:hAnsi="Times New Roman"/>
          <w:sz w:val="28"/>
          <w:szCs w:val="28"/>
        </w:rPr>
        <w:t xml:space="preserve"> Администрацией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(бездействие) должностных лиц, муниципал</w:t>
      </w:r>
      <w:r>
        <w:rPr>
          <w:rFonts w:ascii="Times New Roman" w:hAnsi="Times New Roman"/>
          <w:sz w:val="28"/>
          <w:szCs w:val="28"/>
        </w:rPr>
        <w:t xml:space="preserve">ьных служащих могут подаваться в </w:t>
      </w:r>
      <w:r w:rsidRPr="008B2585">
        <w:rPr>
          <w:rFonts w:ascii="Times New Roman" w:hAnsi="Times New Roman"/>
          <w:sz w:val="28"/>
          <w:szCs w:val="28"/>
        </w:rPr>
        <w:t>адрес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главы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Ейский район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9208A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5.2.4. </w:t>
      </w:r>
      <w:r w:rsidRPr="008B2585">
        <w:rPr>
          <w:rFonts w:ascii="Times New Roman" w:hAnsi="Times New Roman"/>
          <w:sz w:val="28"/>
        </w:rPr>
        <w:t>Жалоба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специалиста</w:t>
      </w:r>
      <w:r>
        <w:rPr>
          <w:rFonts w:ascii="Times New Roman" w:hAnsi="Times New Roman"/>
          <w:sz w:val="28"/>
        </w:rPr>
        <w:t xml:space="preserve"> Администрации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 м</w:t>
      </w:r>
      <w:r w:rsidRPr="008B2585">
        <w:rPr>
          <w:rFonts w:ascii="Times New Roman" w:hAnsi="Times New Roman"/>
          <w:sz w:val="28"/>
        </w:rPr>
        <w:t>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служащего,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почте,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МФЦ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</w:t>
      </w:r>
      <w:r>
        <w:rPr>
          <w:rFonts w:ascii="Times New Roman" w:hAnsi="Times New Roman"/>
          <w:sz w:val="28"/>
        </w:rPr>
        <w:t> –</w:t>
      </w:r>
      <w:r w:rsidRPr="008B2585">
        <w:rPr>
          <w:rFonts w:ascii="Times New Roman" w:hAnsi="Times New Roman"/>
          <w:sz w:val="28"/>
        </w:rPr>
        <w:t>телекоммуникационной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сети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«Интернет»,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официального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сайта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Единого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Портала,</w:t>
      </w:r>
      <w:r>
        <w:rPr>
          <w:rFonts w:ascii="Times New Roman" w:hAnsi="Times New Roman"/>
          <w:sz w:val="28"/>
        </w:rPr>
        <w:t xml:space="preserve"> Портала К</w:t>
      </w:r>
      <w:r w:rsidRPr="008B2585">
        <w:rPr>
          <w:rFonts w:ascii="Times New Roman" w:hAnsi="Times New Roman"/>
          <w:sz w:val="28"/>
        </w:rPr>
        <w:t>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заявителя.</w:t>
      </w:r>
    </w:p>
    <w:p w:rsidR="00B25689" w:rsidRPr="008B2585" w:rsidRDefault="00B25689" w:rsidP="009208A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5.2.5. </w:t>
      </w:r>
      <w:r w:rsidRPr="008B2585">
        <w:rPr>
          <w:rFonts w:ascii="Times New Roman" w:hAnsi="Times New Roman"/>
          <w:sz w:val="28"/>
        </w:rPr>
        <w:t xml:space="preserve">Жалоба, поступившая в </w:t>
      </w:r>
      <w:r>
        <w:rPr>
          <w:rFonts w:ascii="Times New Roman" w:hAnsi="Times New Roman"/>
          <w:sz w:val="28"/>
        </w:rPr>
        <w:t>Администрацию</w:t>
      </w:r>
      <w:r w:rsidRPr="008B2585">
        <w:rPr>
          <w:rFonts w:ascii="Times New Roman" w:hAnsi="Times New Roman"/>
          <w:sz w:val="28"/>
        </w:rPr>
        <w:t>, МФЦ,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предусмотренные</w:t>
      </w:r>
      <w:r>
        <w:rPr>
          <w:rFonts w:ascii="Times New Roman" w:hAnsi="Times New Roman"/>
          <w:sz w:val="28"/>
        </w:rPr>
        <w:t xml:space="preserve"> </w:t>
      </w:r>
      <w:hyperlink r:id="rId12">
        <w:r w:rsidRPr="008B2585">
          <w:rPr>
            <w:rFonts w:ascii="Times New Roman" w:hAnsi="Times New Roman"/>
            <w:sz w:val="28"/>
          </w:rPr>
          <w:t>частью</w:t>
        </w:r>
        <w:r>
          <w:rPr>
            <w:rFonts w:ascii="Times New Roman" w:hAnsi="Times New Roman"/>
            <w:sz w:val="28"/>
          </w:rPr>
          <w:t xml:space="preserve"> </w:t>
        </w:r>
        <w:r w:rsidRPr="008B2585">
          <w:rPr>
            <w:rFonts w:ascii="Times New Roman" w:hAnsi="Times New Roman"/>
            <w:sz w:val="28"/>
          </w:rPr>
          <w:t>1.1</w:t>
        </w:r>
      </w:hyperlink>
      <w:r>
        <w:t xml:space="preserve"> </w:t>
      </w:r>
      <w:hyperlink r:id="rId13">
        <w:r w:rsidRPr="008B2585">
          <w:rPr>
            <w:rFonts w:ascii="Times New Roman" w:hAnsi="Times New Roman"/>
            <w:sz w:val="28"/>
          </w:rPr>
          <w:t>статьи</w:t>
        </w:r>
        <w:r>
          <w:rPr>
            <w:rFonts w:ascii="Times New Roman" w:hAnsi="Times New Roman"/>
            <w:sz w:val="28"/>
          </w:rPr>
          <w:t xml:space="preserve"> </w:t>
        </w:r>
        <w:r w:rsidRPr="008B2585">
          <w:rPr>
            <w:rFonts w:ascii="Times New Roman" w:hAnsi="Times New Roman"/>
            <w:sz w:val="28"/>
          </w:rPr>
          <w:t xml:space="preserve">16 </w:t>
        </w:r>
      </w:hyperlink>
      <w:r w:rsidRPr="008B2585">
        <w:rPr>
          <w:rFonts w:ascii="Times New Roman" w:hAnsi="Times New Roman"/>
          <w:sz w:val="28"/>
        </w:rPr>
        <w:t>Федеральног</w:t>
      </w:r>
      <w:r>
        <w:rPr>
          <w:rFonts w:ascii="Times New Roman" w:hAnsi="Times New Roman"/>
          <w:sz w:val="28"/>
        </w:rPr>
        <w:t xml:space="preserve">о </w:t>
      </w:r>
      <w:r w:rsidRPr="008B2585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210-ФЗ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 и муниципальных услуг» (далее</w:t>
      </w:r>
      <w:r>
        <w:rPr>
          <w:rFonts w:ascii="Times New Roman" w:hAnsi="Times New Roman"/>
          <w:sz w:val="28"/>
        </w:rPr>
        <w:t xml:space="preserve"> – </w:t>
      </w:r>
      <w:r w:rsidRPr="008B2585"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210-ФЗ)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подлежит рассмотрению в течение</w:t>
      </w:r>
      <w:r>
        <w:rPr>
          <w:rFonts w:ascii="Times New Roman" w:hAnsi="Times New Roman"/>
          <w:sz w:val="28"/>
        </w:rPr>
        <w:t xml:space="preserve"> 15</w:t>
      </w:r>
      <w:r w:rsidRPr="008B2585">
        <w:rPr>
          <w:rFonts w:ascii="Times New Roman" w:hAnsi="Times New Roman"/>
          <w:sz w:val="28"/>
        </w:rPr>
        <w:t xml:space="preserve"> рабочих дней со дня ее регистрации, а в случае обжалования</w:t>
      </w:r>
      <w:r>
        <w:rPr>
          <w:rFonts w:ascii="Times New Roman" w:hAnsi="Times New Roman"/>
          <w:sz w:val="28"/>
        </w:rPr>
        <w:t xml:space="preserve"> отказа Администрации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организаций,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hyperlink r:id="rId14">
        <w:r w:rsidRPr="008B2585">
          <w:rPr>
            <w:rFonts w:ascii="Times New Roman" w:hAnsi="Times New Roman"/>
            <w:sz w:val="28"/>
          </w:rPr>
          <w:t>частью</w:t>
        </w:r>
        <w:r>
          <w:rPr>
            <w:rFonts w:ascii="Times New Roman" w:hAnsi="Times New Roman"/>
            <w:sz w:val="28"/>
          </w:rPr>
          <w:t xml:space="preserve"> </w:t>
        </w:r>
        <w:r w:rsidRPr="008B2585">
          <w:rPr>
            <w:rFonts w:ascii="Times New Roman" w:hAnsi="Times New Roman"/>
            <w:sz w:val="28"/>
          </w:rPr>
          <w:t>1.1</w:t>
        </w:r>
        <w:r>
          <w:rPr>
            <w:rFonts w:ascii="Times New Roman" w:hAnsi="Times New Roman"/>
            <w:sz w:val="28"/>
          </w:rPr>
          <w:t xml:space="preserve"> </w:t>
        </w:r>
        <w:r w:rsidRPr="008B2585">
          <w:rPr>
            <w:rFonts w:ascii="Times New Roman" w:hAnsi="Times New Roman"/>
            <w:sz w:val="28"/>
          </w:rPr>
          <w:t>статьи</w:t>
        </w:r>
        <w:r>
          <w:rPr>
            <w:rFonts w:ascii="Times New Roman" w:hAnsi="Times New Roman"/>
            <w:sz w:val="28"/>
          </w:rPr>
          <w:t xml:space="preserve"> </w:t>
        </w:r>
        <w:r w:rsidRPr="008B2585">
          <w:rPr>
            <w:rFonts w:ascii="Times New Roman" w:hAnsi="Times New Roman"/>
            <w:sz w:val="28"/>
          </w:rPr>
          <w:t>16</w:t>
        </w:r>
      </w:hyperlink>
      <w:r w:rsidRPr="008B2585">
        <w:rPr>
          <w:rFonts w:ascii="Times New Roman" w:hAnsi="Times New Roman"/>
          <w:sz w:val="28"/>
        </w:rPr>
        <w:t xml:space="preserve"> Федерального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210-ФЗ,</w:t>
      </w:r>
      <w:r>
        <w:rPr>
          <w:rFonts w:ascii="Times New Roman" w:hAnsi="Times New Roman"/>
          <w:sz w:val="28"/>
        </w:rPr>
        <w:t xml:space="preserve"> 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 документов у заявителя либо в исправлении допущенных опечаток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ошибок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обжалования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срока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исправлений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5</w:t>
      </w:r>
      <w:r w:rsidRPr="008B2585">
        <w:rPr>
          <w:rFonts w:ascii="Times New Roman" w:hAnsi="Times New Roman"/>
          <w:sz w:val="28"/>
        </w:rPr>
        <w:t xml:space="preserve"> рабочих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дней со дня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ее регистрации.</w:t>
      </w:r>
    </w:p>
    <w:p w:rsidR="00B25689" w:rsidRDefault="00B25689" w:rsidP="00683EB4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5.2.6. </w:t>
      </w:r>
      <w:r w:rsidRPr="00A07667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жалобы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принимается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одно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следующих решений:</w:t>
      </w:r>
    </w:p>
    <w:p w:rsidR="00B25689" w:rsidRPr="00A07667" w:rsidRDefault="00B25689" w:rsidP="00BB45A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</w:t>
      </w:r>
      <w:r w:rsidRPr="00A07667">
        <w:rPr>
          <w:rFonts w:ascii="Times New Roman" w:hAnsi="Times New Roman"/>
          <w:sz w:val="28"/>
        </w:rPr>
        <w:t>алоба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удовлетворяется,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отмены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принятого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решения,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исправления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допущенных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опечаток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ошибок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выданных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документах,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возврата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денежных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средств,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взимание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Р</w:t>
      </w:r>
      <w:r w:rsidRPr="00A07667">
        <w:rPr>
          <w:rFonts w:ascii="Times New Roman" w:hAnsi="Times New Roman"/>
          <w:sz w:val="28"/>
        </w:rPr>
        <w:t>оссийской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субъектов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Федерации,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актами;</w:t>
      </w:r>
    </w:p>
    <w:p w:rsidR="00B25689" w:rsidRPr="008B2585" w:rsidRDefault="00B25689" w:rsidP="001E44CE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Pr="008B2585">
        <w:rPr>
          <w:rFonts w:ascii="Times New Roman" w:hAnsi="Times New Roman"/>
          <w:sz w:val="28"/>
        </w:rPr>
        <w:t>удовлетворении жалобы отказывается.</w:t>
      </w:r>
    </w:p>
    <w:p w:rsidR="00B25689" w:rsidRPr="008B2585" w:rsidRDefault="00B25689" w:rsidP="00683EB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5.2.7. 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позднее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следующего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днем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указанного в пункте 5.2.6. настоящего подраздела, заявителю в письменной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желанию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мотивированный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 о результатах рассмотрения жалобы.</w:t>
      </w:r>
    </w:p>
    <w:p w:rsidR="00B25689" w:rsidRPr="008B2585" w:rsidRDefault="00B25689" w:rsidP="00683EB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5.2.8. </w:t>
      </w:r>
      <w:r w:rsidRPr="008B2585">
        <w:rPr>
          <w:rFonts w:ascii="Times New Roman" w:hAnsi="Times New Roman"/>
          <w:sz w:val="28"/>
        </w:rPr>
        <w:t>В случае признания жалобы подлежащей удовлетворению в ответе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пункте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5.2.7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настоящего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подраздела,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осуществляемых</w:t>
      </w:r>
      <w:r>
        <w:rPr>
          <w:rFonts w:ascii="Times New Roman" w:hAnsi="Times New Roman"/>
          <w:sz w:val="28"/>
        </w:rPr>
        <w:t xml:space="preserve"> Управлением</w:t>
      </w:r>
      <w:r w:rsidRPr="008B2585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МФЦ</w:t>
      </w:r>
      <w:r w:rsidRPr="008B2585">
        <w:rPr>
          <w:rFonts w:ascii="Times New Roman" w:hAnsi="Times New Roman"/>
          <w:sz w:val="28"/>
        </w:rPr>
        <w:t xml:space="preserve"> либо организацией,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предусмотренной </w:t>
      </w:r>
      <w:hyperlink r:id="rId15">
        <w:r w:rsidRPr="008B2585">
          <w:rPr>
            <w:rFonts w:ascii="Times New Roman" w:hAnsi="Times New Roman"/>
            <w:sz w:val="28"/>
          </w:rPr>
          <w:t xml:space="preserve">частью 1.1 статьи 16 </w:t>
        </w:r>
      </w:hyperlink>
      <w:r w:rsidRPr="008B2585">
        <w:rPr>
          <w:rFonts w:ascii="Times New Roman" w:hAnsi="Times New Roman"/>
          <w:sz w:val="28"/>
        </w:rPr>
        <w:t>Федерального закона</w:t>
      </w:r>
      <w:r>
        <w:rPr>
          <w:rFonts w:ascii="Times New Roman" w:hAnsi="Times New Roman"/>
          <w:sz w:val="28"/>
        </w:rPr>
        <w:t xml:space="preserve">     </w:t>
      </w:r>
      <w:r w:rsidRPr="008B2585">
        <w:rPr>
          <w:rFonts w:ascii="Times New Roman" w:hAnsi="Times New Roman"/>
          <w:sz w:val="28"/>
        </w:rPr>
        <w:t xml:space="preserve"> № 210-ФЗ, в 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незамедлительного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устранения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выявленных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нарушений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оказании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приносят</w:t>
      </w:r>
      <w:r>
        <w:rPr>
          <w:rFonts w:ascii="Times New Roman" w:hAnsi="Times New Roman"/>
          <w:sz w:val="28"/>
        </w:rPr>
        <w:t xml:space="preserve">ся </w:t>
      </w:r>
      <w:r w:rsidRPr="008B2585">
        <w:rPr>
          <w:rFonts w:ascii="Times New Roman" w:hAnsi="Times New Roman"/>
          <w:sz w:val="28"/>
        </w:rPr>
        <w:t>извинения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доставленные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неудобства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указывается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дальнейших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совершить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Default="00B25689" w:rsidP="00B176E7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5.2.9. 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признания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жалобы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подлежащей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удовлетворению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ответе заявителю, указанном в пункте 5.2.7 настоящего подраздела, даются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аргументированные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разъяснения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причинах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обжалования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решения.</w:t>
      </w:r>
    </w:p>
    <w:p w:rsidR="00B25689" w:rsidRPr="008B2585" w:rsidRDefault="00B25689" w:rsidP="00B176E7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5.2.10. </w:t>
      </w:r>
      <w:r w:rsidRPr="008B2585">
        <w:rPr>
          <w:rFonts w:ascii="Times New Roman" w:hAnsi="Times New Roman"/>
          <w:sz w:val="28"/>
        </w:rPr>
        <w:t>В случае установления в ходе или по результатам рассмотрения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жалобы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признаков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состава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правонарушения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должностное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лицо,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работник,</w:t>
      </w:r>
      <w:r>
        <w:rPr>
          <w:rFonts w:ascii="Times New Roman" w:hAnsi="Times New Roman"/>
          <w:sz w:val="28"/>
        </w:rPr>
        <w:t xml:space="preserve"> наделенный </w:t>
      </w:r>
      <w:r w:rsidRPr="008B2585">
        <w:rPr>
          <w:rFonts w:ascii="Times New Roman" w:hAnsi="Times New Roman"/>
          <w:sz w:val="28"/>
        </w:rPr>
        <w:t>полномочиями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рассмотрению жалоб в соответствии с пунктом 5.2.3. настоящего подраздела,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незамедлительно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направляют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имеющиеся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материалы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прокуратуры.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5.3. Способы информирования заявителей о порядке подачи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рассмотрения жалобы, в том числе с использованием </w:t>
      </w:r>
      <w:r w:rsidRPr="008B2585">
        <w:rPr>
          <w:rFonts w:ascii="Times New Roman" w:hAnsi="Times New Roman"/>
          <w:color w:val="00000A"/>
          <w:sz w:val="28"/>
        </w:rPr>
        <w:t>Един</w:t>
      </w:r>
      <w:r>
        <w:rPr>
          <w:rFonts w:ascii="Times New Roman" w:hAnsi="Times New Roman"/>
          <w:color w:val="00000A"/>
          <w:sz w:val="28"/>
        </w:rPr>
        <w:t xml:space="preserve">ого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>а</w:t>
      </w:r>
      <w:r w:rsidRPr="008B2585">
        <w:rPr>
          <w:rFonts w:ascii="Times New Roman" w:hAnsi="Times New Roman"/>
          <w:color w:val="00000A"/>
          <w:sz w:val="28"/>
        </w:rPr>
        <w:t>,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Портал</w:t>
      </w:r>
      <w:r>
        <w:rPr>
          <w:rFonts w:ascii="Times New Roman" w:hAnsi="Times New Roman"/>
          <w:color w:val="00000A"/>
          <w:sz w:val="28"/>
        </w:rPr>
        <w:t xml:space="preserve">а </w:t>
      </w:r>
      <w:r w:rsidRPr="008B2585">
        <w:rPr>
          <w:rFonts w:ascii="Times New Roman" w:hAnsi="Times New Roman"/>
          <w:color w:val="00000A"/>
          <w:sz w:val="28"/>
        </w:rPr>
        <w:t>Краснодарского</w:t>
      </w:r>
      <w:r>
        <w:rPr>
          <w:rFonts w:ascii="Times New Roman" w:hAnsi="Times New Roman"/>
          <w:color w:val="00000A"/>
          <w:sz w:val="28"/>
        </w:rPr>
        <w:t xml:space="preserve"> </w:t>
      </w:r>
      <w:r w:rsidRPr="008B2585">
        <w:rPr>
          <w:rFonts w:ascii="Times New Roman" w:hAnsi="Times New Roman"/>
          <w:color w:val="00000A"/>
          <w:sz w:val="28"/>
        </w:rPr>
        <w:t>края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Информацию о порядке подачи и рассмотрения жалобы заявители могут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стендах,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расположенных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местах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Управлении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официальном сайте Администрации, в МФЦ,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</w:rPr>
        <w:t xml:space="preserve">Едином </w:t>
      </w:r>
      <w:r w:rsidRPr="008B2585">
        <w:rPr>
          <w:rFonts w:ascii="Times New Roman" w:hAnsi="Times New Roman"/>
          <w:sz w:val="28"/>
        </w:rPr>
        <w:t>Портал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Портал</w:t>
      </w:r>
      <w:r>
        <w:rPr>
          <w:rFonts w:ascii="Times New Roman" w:hAnsi="Times New Roman"/>
          <w:sz w:val="28"/>
        </w:rPr>
        <w:t xml:space="preserve">е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</w:t>
      </w:r>
      <w:r w:rsidRPr="008B2585"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5252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5.4. Перечень нормативных правовых актов регулирующих </w:t>
      </w:r>
    </w:p>
    <w:p w:rsidR="00B25689" w:rsidRDefault="00B25689" w:rsidP="005252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досудебного </w:t>
      </w:r>
      <w:r w:rsidRPr="008B2585">
        <w:rPr>
          <w:rFonts w:ascii="Times New Roman" w:hAnsi="Times New Roman"/>
          <w:sz w:val="28"/>
          <w:szCs w:val="28"/>
        </w:rPr>
        <w:t>(внесудебного) обжалования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</w:t>
      </w:r>
    </w:p>
    <w:p w:rsidR="00B25689" w:rsidRDefault="00B25689" w:rsidP="005252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 (бездействия)органа, предоставляющего</w:t>
      </w:r>
    </w:p>
    <w:p w:rsidR="00B25689" w:rsidRPr="008B2585" w:rsidRDefault="00B25689" w:rsidP="005252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муниципальную</w:t>
      </w:r>
      <w:r>
        <w:rPr>
          <w:rFonts w:ascii="Times New Roman" w:hAnsi="Times New Roman"/>
          <w:sz w:val="28"/>
          <w:szCs w:val="28"/>
        </w:rPr>
        <w:t xml:space="preserve"> услугу, а также его должностных </w:t>
      </w:r>
      <w:r w:rsidRPr="008B2585">
        <w:rPr>
          <w:rFonts w:ascii="Times New Roman" w:hAnsi="Times New Roman"/>
          <w:sz w:val="28"/>
          <w:szCs w:val="28"/>
        </w:rPr>
        <w:t>лиц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актами,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регулирующими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досудебного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(внесудебного)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обжалования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(бездействий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8B258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 xml:space="preserve"> Управления </w:t>
      </w:r>
      <w:r w:rsidRPr="008B2585">
        <w:rPr>
          <w:rFonts w:ascii="Times New Roman" w:hAnsi="Times New Roman"/>
          <w:sz w:val="28"/>
          <w:szCs w:val="28"/>
        </w:rPr>
        <w:t>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служащим,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работником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являются:</w:t>
      </w:r>
    </w:p>
    <w:p w:rsidR="00B25689" w:rsidRPr="008B2585" w:rsidRDefault="00B25689" w:rsidP="005205DB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Федеральный закон от 27 июля 2010 года № 210-ФЗ «Об организации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услуг»;</w:t>
      </w:r>
    </w:p>
    <w:p w:rsidR="00B25689" w:rsidRPr="008B2585" w:rsidRDefault="00B25689" w:rsidP="005205DB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остановление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августа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2012 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840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жалоб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бездействие)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исполнительной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 лиц, федеральных государственных служащих, должностных лиц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внебюджетных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фондов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Федерации, 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 корпораций, которые в соответствии с федеральным законом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наделены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полномочиями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сфере деятельности, 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 лиц»;</w:t>
      </w:r>
    </w:p>
    <w:p w:rsidR="00B25689" w:rsidRPr="008B2585" w:rsidRDefault="00B25689" w:rsidP="005205DB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остановление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главы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(губернатора)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февраля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2013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100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утверждении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жалоб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(бездействие)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исполнительных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гражданских служащих Краснодарского края, многофункционального центра</w:t>
      </w:r>
      <w:r>
        <w:rPr>
          <w:rFonts w:ascii="Times New Roman" w:hAnsi="Times New Roman"/>
          <w:sz w:val="28"/>
        </w:rPr>
        <w:t xml:space="preserve">, </w:t>
      </w:r>
      <w:r w:rsidRPr="008B2585">
        <w:rPr>
          <w:rFonts w:ascii="Times New Roman" w:hAnsi="Times New Roman"/>
          <w:sz w:val="28"/>
        </w:rPr>
        <w:t>работников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многофункционального центра».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>Раздел 6. Особенности выполнения административных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2585">
        <w:rPr>
          <w:rFonts w:ascii="Times New Roman" w:hAnsi="Times New Roman"/>
          <w:b/>
          <w:bCs/>
          <w:sz w:val="28"/>
          <w:szCs w:val="28"/>
        </w:rPr>
        <w:t xml:space="preserve"> процедур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2585">
        <w:rPr>
          <w:rFonts w:ascii="Times New Roman" w:hAnsi="Times New Roman"/>
          <w:b/>
          <w:bCs/>
          <w:sz w:val="28"/>
          <w:szCs w:val="28"/>
        </w:rPr>
        <w:t xml:space="preserve">(действий) в </w:t>
      </w:r>
      <w:r>
        <w:rPr>
          <w:rFonts w:ascii="Times New Roman" w:hAnsi="Times New Roman"/>
          <w:b/>
          <w:bCs/>
          <w:sz w:val="28"/>
          <w:szCs w:val="28"/>
        </w:rPr>
        <w:t>МФЦ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6.1.Состав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последовательность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административных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6.1.1.Особенности</w:t>
      </w:r>
      <w:r>
        <w:rPr>
          <w:rFonts w:ascii="Times New Roman" w:hAnsi="Times New Roman"/>
          <w:sz w:val="28"/>
          <w:szCs w:val="28"/>
        </w:rPr>
        <w:t xml:space="preserve"> выполнения </w:t>
      </w:r>
      <w:r w:rsidRPr="008B2585">
        <w:rPr>
          <w:rFonts w:ascii="Times New Roman" w:hAnsi="Times New Roman"/>
          <w:sz w:val="28"/>
          <w:szCs w:val="28"/>
        </w:rPr>
        <w:t>административных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(действий)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МФЦ:</w:t>
      </w:r>
    </w:p>
    <w:p w:rsidR="00B25689" w:rsidRPr="008B2585" w:rsidRDefault="00B25689" w:rsidP="002A019C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 w:rsidRPr="008B2585">
        <w:rPr>
          <w:rFonts w:ascii="Times New Roman" w:hAnsi="Times New Roman"/>
          <w:sz w:val="28"/>
        </w:rPr>
        <w:t>нформирование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в МФЦ, о ходе выполнения запроса о 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вопросам,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связанным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консультирование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МФЦ;</w:t>
      </w:r>
    </w:p>
    <w:p w:rsidR="00B25689" w:rsidRPr="00A07667" w:rsidRDefault="00B25689" w:rsidP="00AD1383">
      <w:pPr>
        <w:widowControl w:val="0"/>
        <w:tabs>
          <w:tab w:val="left" w:pos="1234"/>
        </w:tabs>
        <w:autoSpaceDE w:val="0"/>
        <w:autoSpaceDN w:val="0"/>
        <w:spacing w:before="3" w:after="0" w:line="240" w:lineRule="auto"/>
        <w:ind w:right="25" w:firstLine="720"/>
        <w:jc w:val="both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28"/>
        </w:rPr>
        <w:t>п</w:t>
      </w:r>
      <w:r w:rsidRPr="00A07667">
        <w:rPr>
          <w:rFonts w:ascii="Times New Roman" w:hAnsi="Times New Roman"/>
          <w:sz w:val="28"/>
        </w:rPr>
        <w:t>рием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заполнение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запросов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 услуги и иных документов, необходимых для предоставления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посредством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автоматизированных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систем</w:t>
      </w:r>
      <w:r>
        <w:rPr>
          <w:rFonts w:ascii="Times New Roman" w:hAnsi="Times New Roman"/>
          <w:sz w:val="28"/>
        </w:rPr>
        <w:t xml:space="preserve"> МФЦ</w:t>
      </w:r>
      <w:r w:rsidRPr="00A0766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комплексных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запросов;</w:t>
      </w:r>
    </w:p>
    <w:p w:rsidR="00B25689" w:rsidRPr="008B2585" w:rsidRDefault="00B25689" w:rsidP="000F313C">
      <w:pPr>
        <w:widowControl w:val="0"/>
        <w:tabs>
          <w:tab w:val="left" w:pos="1234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</w:t>
      </w:r>
      <w:r w:rsidRPr="008B2585">
        <w:rPr>
          <w:rFonts w:ascii="Times New Roman" w:hAnsi="Times New Roman"/>
          <w:sz w:val="28"/>
        </w:rPr>
        <w:t>ормирование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межведомственного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</w:t>
      </w:r>
      <w:r w:rsidRPr="008B2585">
        <w:rPr>
          <w:rFonts w:ascii="Times New Roman" w:hAnsi="Times New Roman"/>
          <w:sz w:val="28"/>
        </w:rPr>
        <w:t>;</w:t>
      </w:r>
    </w:p>
    <w:p w:rsidR="00B25689" w:rsidRPr="008B2585" w:rsidRDefault="00B25689" w:rsidP="002F6FC1">
      <w:pPr>
        <w:widowControl w:val="0"/>
        <w:tabs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8B2585">
        <w:rPr>
          <w:rFonts w:ascii="Times New Roman" w:hAnsi="Times New Roman"/>
          <w:sz w:val="28"/>
        </w:rPr>
        <w:t>ыдача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подтверждающих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содержание электронных документов, направленных в МФЦ по результатам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услуги;</w:t>
      </w:r>
    </w:p>
    <w:p w:rsidR="00B25689" w:rsidRPr="008B2585" w:rsidRDefault="00B25689" w:rsidP="003330D7">
      <w:pPr>
        <w:widowControl w:val="0"/>
        <w:tabs>
          <w:tab w:val="left" w:pos="1234"/>
          <w:tab w:val="left" w:pos="1404"/>
          <w:tab w:val="left" w:pos="1508"/>
          <w:tab w:val="left" w:pos="3058"/>
          <w:tab w:val="left" w:pos="3610"/>
          <w:tab w:val="left" w:pos="3961"/>
          <w:tab w:val="left" w:pos="5364"/>
          <w:tab w:val="left" w:pos="6150"/>
          <w:tab w:val="left" w:pos="7251"/>
          <w:tab w:val="left" w:pos="7580"/>
          <w:tab w:val="left" w:pos="7773"/>
          <w:tab w:val="left" w:pos="8707"/>
          <w:tab w:val="left" w:pos="9175"/>
          <w:tab w:val="left" w:pos="967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 w:rsidRPr="008B2585">
        <w:rPr>
          <w:rFonts w:ascii="Times New Roman" w:hAnsi="Times New Roman"/>
          <w:sz w:val="28"/>
        </w:rPr>
        <w:t>иные действия, необходимые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связанные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действительности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усиленной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перечня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центров,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допускаются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определяются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основании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утверждаемой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органом,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согласованию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pacing w:val="-1"/>
          <w:sz w:val="28"/>
        </w:rPr>
        <w:t>с</w:t>
      </w:r>
      <w:r>
        <w:rPr>
          <w:rFonts w:ascii="Times New Roman" w:hAnsi="Times New Roman"/>
          <w:spacing w:val="-1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службой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модели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угроз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систем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используемой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услуги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такой услуги.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6.2. Информирование заявителей о порядке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услуги, по иным вопросам, связанны</w:t>
      </w:r>
      <w:r>
        <w:rPr>
          <w:rFonts w:ascii="Times New Roman" w:hAnsi="Times New Roman"/>
          <w:sz w:val="28"/>
          <w:szCs w:val="28"/>
        </w:rPr>
        <w:t>м</w:t>
      </w:r>
      <w:r w:rsidRPr="008B2585">
        <w:rPr>
          <w:rFonts w:ascii="Times New Roman" w:hAnsi="Times New Roman"/>
          <w:sz w:val="28"/>
          <w:szCs w:val="28"/>
        </w:rPr>
        <w:t xml:space="preserve"> с предоставлением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услуги, а также консультирование заявителей о 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 услуги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B0449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6.2.1. 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обращение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B04494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6.2.2. </w:t>
      </w:r>
      <w:r w:rsidRPr="008B2585">
        <w:rPr>
          <w:rFonts w:ascii="Times New Roman" w:hAnsi="Times New Roman"/>
          <w:sz w:val="28"/>
        </w:rPr>
        <w:t>Информирование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посредством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размещения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актуальной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исчерпывающей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стендах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источниках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информирования.</w:t>
      </w:r>
    </w:p>
    <w:p w:rsidR="00B25689" w:rsidRPr="00A07667" w:rsidRDefault="00B25689" w:rsidP="000E1072">
      <w:pPr>
        <w:widowControl w:val="0"/>
        <w:tabs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6.2.3. </w:t>
      </w:r>
      <w:r w:rsidRPr="00A07667">
        <w:rPr>
          <w:rFonts w:ascii="Times New Roman" w:hAnsi="Times New Roman"/>
          <w:sz w:val="28"/>
        </w:rPr>
        <w:t>Информирование заявителей осуществляется в окне МФЦ (ином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специально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оборудованном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рабочем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месте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МФЦ),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предназначенном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информирования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 ходе рассмотрения запросов о предоставлении муниципальных услуг, а также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для предоставления иной информации, в том числе указанной в подпункте «а»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пункта 8 Правил организации деятельности</w:t>
      </w:r>
      <w:r>
        <w:rPr>
          <w:rFonts w:ascii="Times New Roman" w:hAnsi="Times New Roman"/>
          <w:sz w:val="28"/>
        </w:rPr>
        <w:t xml:space="preserve"> МФЦ</w:t>
      </w:r>
      <w:r w:rsidRPr="00A0766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утвержденных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декабря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2012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№ 1376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многофункциональных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центров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услуг».</w:t>
      </w:r>
    </w:p>
    <w:p w:rsidR="00B25689" w:rsidRPr="00A07667" w:rsidRDefault="00B25689" w:rsidP="00AB1B4F">
      <w:pPr>
        <w:widowControl w:val="0"/>
        <w:tabs>
          <w:tab w:val="left" w:pos="163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6.2.4. </w:t>
      </w:r>
      <w:r w:rsidRPr="00A07667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информируют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заявителей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ходе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иным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вопросам,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связанным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предоставлением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консультирование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07667">
        <w:rPr>
          <w:rFonts w:ascii="Times New Roman" w:hAnsi="Times New Roman"/>
          <w:sz w:val="28"/>
          <w:szCs w:val="28"/>
        </w:rPr>
        <w:t>соглашениями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 взаимодействии.</w:t>
      </w:r>
    </w:p>
    <w:p w:rsidR="00B25689" w:rsidRPr="008B2585" w:rsidRDefault="00B25689" w:rsidP="00E170C1">
      <w:pPr>
        <w:widowControl w:val="0"/>
        <w:tabs>
          <w:tab w:val="left" w:pos="1134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6.2.5. 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экстерриториальному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принципу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МФЦ:</w:t>
      </w:r>
    </w:p>
    <w:p w:rsidR="00B25689" w:rsidRPr="008B2585" w:rsidRDefault="00B25689" w:rsidP="005936FA">
      <w:pPr>
        <w:widowControl w:val="0"/>
        <w:tabs>
          <w:tab w:val="left" w:pos="1134"/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B2585">
        <w:rPr>
          <w:rFonts w:ascii="Times New Roman" w:hAnsi="Times New Roman"/>
          <w:sz w:val="28"/>
        </w:rPr>
        <w:t>ринимает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представленные 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(представителем заявителем);</w:t>
      </w:r>
    </w:p>
    <w:p w:rsidR="00B25689" w:rsidRPr="008B2585" w:rsidRDefault="00B25689" w:rsidP="005936FA">
      <w:pPr>
        <w:widowControl w:val="0"/>
        <w:tabs>
          <w:tab w:val="left" w:pos="1134"/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8B2585">
        <w:rPr>
          <w:rFonts w:ascii="Times New Roman" w:hAnsi="Times New Roman"/>
          <w:sz w:val="28"/>
        </w:rPr>
        <w:t>существляет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копирование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(сканирование)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предусмотренных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пунктами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 w:rsidRPr="008B258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 </w:t>
      </w:r>
      <w:r w:rsidRPr="008B2585">
        <w:rPr>
          <w:rFonts w:ascii="Times New Roman" w:hAnsi="Times New Roman"/>
          <w:sz w:val="28"/>
        </w:rPr>
        <w:t>7,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9,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10,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14,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Федерального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июля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2010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№ 210-ФЗ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«Об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 государственных и муниципальных услуг» (далее – 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хранения) и представленных заявителем (представителем заявителя),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представил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хранения,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регламент</w:t>
      </w:r>
      <w:r>
        <w:rPr>
          <w:rFonts w:ascii="Times New Roman" w:hAnsi="Times New Roman"/>
          <w:sz w:val="28"/>
        </w:rPr>
        <w:t xml:space="preserve">ом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ее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 личного хранения (за исключением случая, когда в соответствии 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правовым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актом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и </w:t>
      </w:r>
      <w:r w:rsidRPr="008B2585"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предъявление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нотариально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личного хранения);</w:t>
      </w:r>
    </w:p>
    <w:p w:rsidR="00B25689" w:rsidRPr="008B2585" w:rsidRDefault="00B25689" w:rsidP="00DB22F0">
      <w:pPr>
        <w:widowControl w:val="0"/>
        <w:tabs>
          <w:tab w:val="left" w:pos="1134"/>
          <w:tab w:val="left" w:pos="123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</w:t>
      </w:r>
      <w:r w:rsidRPr="008B2585">
        <w:rPr>
          <w:rFonts w:ascii="Times New Roman" w:hAnsi="Times New Roman"/>
          <w:sz w:val="28"/>
        </w:rPr>
        <w:t>ормирует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образы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копий документов личного хранения, принятых от заявителя 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заявителя), обеспечивая их заверение электронной подписью в установленном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порядке;</w:t>
      </w:r>
    </w:p>
    <w:p w:rsidR="00B25689" w:rsidRPr="008B2585" w:rsidRDefault="00B25689" w:rsidP="00DB22F0">
      <w:pPr>
        <w:widowControl w:val="0"/>
        <w:tabs>
          <w:tab w:val="left" w:pos="1134"/>
          <w:tab w:val="left" w:pos="1234"/>
          <w:tab w:val="left" w:pos="2138"/>
          <w:tab w:val="left" w:pos="4857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информационно-телекоммуникационных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технологий направляет электронные документы и (или) электронные образы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 заверенные уполномоченным должностным лицом МФЦ в органы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местного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самоуправления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Краснодарском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крае,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подведомственные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организации,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предоставляющие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муниципальную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услугу.</w:t>
      </w:r>
    </w:p>
    <w:p w:rsidR="00B25689" w:rsidRPr="008B2585" w:rsidRDefault="00B25689" w:rsidP="00920137">
      <w:pPr>
        <w:widowControl w:val="0"/>
        <w:tabs>
          <w:tab w:val="left" w:pos="1134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6.2.6. 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з</w:t>
      </w:r>
      <w:r w:rsidRPr="008B2585">
        <w:rPr>
          <w:rFonts w:ascii="Times New Roman" w:hAnsi="Times New Roman"/>
          <w:sz w:val="28"/>
        </w:rPr>
        <w:t>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920137">
      <w:pPr>
        <w:widowControl w:val="0"/>
        <w:tabs>
          <w:tab w:val="left" w:pos="1134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6.2.7. </w:t>
      </w:r>
      <w:r w:rsidRPr="008B2585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отметка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журнале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 проведении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консультации.</w:t>
      </w:r>
    </w:p>
    <w:p w:rsidR="00B25689" w:rsidRPr="008B2585" w:rsidRDefault="00B25689" w:rsidP="00683EB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6.3. Прием запросов заявителей 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</w:p>
    <w:p w:rsidR="00B25689" w:rsidRPr="008B2585" w:rsidRDefault="00B25689" w:rsidP="00683EB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2C43D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2C43D9">
      <w:pPr>
        <w:widowControl w:val="0"/>
        <w:tabs>
          <w:tab w:val="left" w:pos="1134"/>
          <w:tab w:val="left" w:pos="1630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6.3.1. 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представление заявителем в МФЦ заявления о предоставлении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A07667" w:rsidRDefault="00B25689" w:rsidP="008F0DE8">
      <w:pPr>
        <w:widowControl w:val="0"/>
        <w:tabs>
          <w:tab w:val="left" w:pos="1134"/>
          <w:tab w:val="left" w:pos="1630"/>
        </w:tabs>
        <w:autoSpaceDE w:val="0"/>
        <w:autoSpaceDN w:val="0"/>
        <w:spacing w:after="0" w:line="240" w:lineRule="auto"/>
        <w:ind w:right="2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6.3.2. </w:t>
      </w:r>
      <w:r w:rsidRPr="00A07667">
        <w:rPr>
          <w:rFonts w:ascii="Times New Roman" w:hAnsi="Times New Roman"/>
          <w:sz w:val="28"/>
        </w:rPr>
        <w:t>Сотрудник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запросов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запросов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нескольких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(далее–комплексный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запрос)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выдаче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результатов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предоставления муниципальных услуг (в том числе в рамках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запроса) устанавливает личность заявителя на основании паспорта гражданина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удостоверяющих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личность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заявителя, в соответствии с законодательством Российской Федерации,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проверяет соответствие копий представляемых документов (за исключением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нотариально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заверенных)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оригиналам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(на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предмет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наличия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подчисток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07667">
        <w:rPr>
          <w:rFonts w:ascii="Times New Roman" w:hAnsi="Times New Roman"/>
          <w:sz w:val="28"/>
          <w:szCs w:val="28"/>
        </w:rPr>
        <w:t>основными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признаками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подчисток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являются: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взъерошенность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волокон,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изменение глянца поверхностного слоя бумаги, уменьшение толщины бумаги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месте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подчистки,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нарушение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фоновой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сетки)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допечаток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(основными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признаками приписок являются несовпадение горизонтальности расположения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печатных зн</w:t>
      </w:r>
      <w:r>
        <w:rPr>
          <w:rFonts w:ascii="Times New Roman" w:hAnsi="Times New Roman"/>
          <w:sz w:val="28"/>
          <w:szCs w:val="28"/>
        </w:rPr>
        <w:t>аков в строке, различия размерам</w:t>
      </w:r>
      <w:r w:rsidRPr="00A07667">
        <w:rPr>
          <w:rFonts w:ascii="Times New Roman" w:hAnsi="Times New Roman"/>
          <w:sz w:val="28"/>
          <w:szCs w:val="28"/>
        </w:rPr>
        <w:t xml:space="preserve"> рисунка одноименных печатных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знаков,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различия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красителя).</w:t>
      </w:r>
    </w:p>
    <w:p w:rsidR="00B25689" w:rsidRPr="008B2585" w:rsidRDefault="00B25689" w:rsidP="00C8076B">
      <w:pPr>
        <w:widowControl w:val="0"/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случае,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подлинники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перечень которых определен пунктом 6 статьи 7 Федерального закона от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8B258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июля 2010 года № 210-ФЗ «Об организации предоставления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услуг», сотрудник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снимает с 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копии.</w:t>
      </w:r>
    </w:p>
    <w:p w:rsidR="00B25689" w:rsidRPr="008B2585" w:rsidRDefault="00B25689" w:rsidP="00C8076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6.3.3. </w:t>
      </w:r>
      <w:r w:rsidRPr="008B2585">
        <w:rPr>
          <w:rFonts w:ascii="Times New Roman" w:hAnsi="Times New Roman"/>
          <w:sz w:val="28"/>
        </w:rPr>
        <w:t>Сотрудник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запросов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проверяет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правильность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(запроса),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исчерпывающий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Административным</w:t>
      </w:r>
      <w:r>
        <w:rPr>
          <w:rFonts w:ascii="Times New Roman" w:hAnsi="Times New Roman"/>
          <w:sz w:val="28"/>
        </w:rPr>
        <w:t xml:space="preserve"> регламентом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формирует пакет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A022A5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6.3.4. </w:t>
      </w:r>
      <w:r w:rsidRPr="008B2585">
        <w:rPr>
          <w:rFonts w:ascii="Times New Roman" w:hAnsi="Times New Roman"/>
          <w:sz w:val="28"/>
        </w:rPr>
        <w:t>При приеме комплексного запроса у заявителя сотрудники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обязаны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проинформировать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(или)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услугах,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обязательными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которых необходимо для получения государственных (муниципальных) услуг,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комплексном запросе.</w:t>
      </w:r>
    </w:p>
    <w:p w:rsidR="00B25689" w:rsidRPr="008B2585" w:rsidRDefault="00B25689" w:rsidP="007F632B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6.3.5. 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несоответствия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нормативно установленным требованиям или его отсутствия – сотрудник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информирует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(представителя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заявителя)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предъявления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личность,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 услуги и предлагает обратиться в МФЦ после приведения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нормативно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установленными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требованиями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удостоверяющего личность.</w:t>
      </w:r>
    </w:p>
    <w:p w:rsidR="00B25689" w:rsidRPr="008B2585" w:rsidRDefault="00B25689" w:rsidP="00623409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6.3.6. 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непредставления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какого-либо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документа,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необходимого для предоставления муниципальной услуги, специалист 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уведомляет его об этом и сообщает, что установленный срок 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муниципальной услуги будет исчисляться со дня получения </w:t>
      </w:r>
      <w:r>
        <w:rPr>
          <w:rFonts w:ascii="Times New Roman" w:hAnsi="Times New Roman"/>
          <w:sz w:val="28"/>
        </w:rPr>
        <w:t xml:space="preserve">Управлением </w:t>
      </w:r>
      <w:r w:rsidRPr="008B2585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услуги.</w:t>
      </w:r>
    </w:p>
    <w:p w:rsidR="00B25689" w:rsidRPr="008B2585" w:rsidRDefault="00B25689" w:rsidP="00683EB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расписке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проставляется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отметка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разъяснения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необходимости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документов.</w:t>
      </w:r>
    </w:p>
    <w:p w:rsidR="00B25689" w:rsidRPr="008B2585" w:rsidRDefault="00B25689" w:rsidP="00AF657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6.3.7. 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>е</w:t>
      </w:r>
      <w:r w:rsidRPr="008B2585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заявителем.</w:t>
      </w:r>
    </w:p>
    <w:p w:rsidR="00B25689" w:rsidRPr="00A07667" w:rsidRDefault="00B25689" w:rsidP="001174B7">
      <w:pPr>
        <w:widowControl w:val="0"/>
        <w:tabs>
          <w:tab w:val="left" w:pos="156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6.3.8. </w:t>
      </w:r>
      <w:r w:rsidRPr="00A07667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оформление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расписки о приеме документов заявителя.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Общий срок выполнения административной процедуры не может</w:t>
      </w:r>
      <w:r>
        <w:rPr>
          <w:rFonts w:ascii="Times New Roman" w:hAnsi="Times New Roman"/>
          <w:sz w:val="28"/>
        </w:rPr>
        <w:t xml:space="preserve"> превышать 1</w:t>
      </w:r>
      <w:r w:rsidRPr="00A07667">
        <w:rPr>
          <w:rFonts w:ascii="Times New Roman" w:hAnsi="Times New Roman"/>
          <w:sz w:val="28"/>
        </w:rPr>
        <w:t xml:space="preserve"> день.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6.4. Формирование и направление МФЦ межведомственного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221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D306A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6.4.1. 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заявителем.</w:t>
      </w:r>
    </w:p>
    <w:p w:rsidR="00B25689" w:rsidRPr="008B2585" w:rsidRDefault="00B25689" w:rsidP="006D306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При приеме запросов устанавливается личность заявителя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паспорта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гражданина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 w:rsidRPr="008B2585">
        <w:rPr>
          <w:rFonts w:ascii="Times New Roman" w:hAnsi="Times New Roman"/>
          <w:color w:val="22272F"/>
          <w:sz w:val="28"/>
          <w:szCs w:val="28"/>
        </w:rPr>
        <w:t>,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удостоверяющих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личность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заявителя,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в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соответствии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с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законодательством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Российской Федерации либо устанавливается личность заявителя, посредством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проведения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его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идентификации,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аутентификации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с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использованием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 xml:space="preserve">информационных систем, указанных в </w:t>
      </w:r>
      <w:hyperlink r:id="rId16">
        <w:r w:rsidRPr="008B2585">
          <w:rPr>
            <w:rFonts w:ascii="Times New Roman" w:hAnsi="Times New Roman"/>
            <w:sz w:val="28"/>
            <w:szCs w:val="28"/>
          </w:rPr>
          <w:t>частях 10</w:t>
        </w:r>
      </w:hyperlink>
      <w:r w:rsidRPr="008B2585">
        <w:rPr>
          <w:rFonts w:ascii="Times New Roman" w:hAnsi="Times New Roman"/>
          <w:sz w:val="28"/>
          <w:szCs w:val="28"/>
        </w:rPr>
        <w:t xml:space="preserve"> и </w:t>
      </w:r>
      <w:hyperlink r:id="rId17">
        <w:r w:rsidRPr="008B2585">
          <w:rPr>
            <w:rFonts w:ascii="Times New Roman" w:hAnsi="Times New Roman"/>
            <w:sz w:val="28"/>
            <w:szCs w:val="28"/>
          </w:rPr>
          <w:t>11 статьи 7</w:t>
        </w:r>
      </w:hyperlink>
      <w: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Федерального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закона №</w:t>
      </w:r>
      <w:r>
        <w:rPr>
          <w:rFonts w:ascii="Times New Roman" w:hAnsi="Times New Roman"/>
          <w:color w:val="22272F"/>
          <w:sz w:val="28"/>
          <w:szCs w:val="28"/>
        </w:rPr>
        <w:t> </w:t>
      </w:r>
      <w:r w:rsidRPr="008B2585">
        <w:rPr>
          <w:rFonts w:ascii="Times New Roman" w:hAnsi="Times New Roman"/>
          <w:color w:val="22272F"/>
          <w:sz w:val="28"/>
          <w:szCs w:val="28"/>
        </w:rPr>
        <w:t>210-ФЗ, а также проверяется соответствие копий представляемых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документов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(за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исключением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нотариально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заверенных)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их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 w:rsidRPr="008B2585">
        <w:rPr>
          <w:rFonts w:ascii="Times New Roman" w:hAnsi="Times New Roman"/>
          <w:color w:val="22272F"/>
          <w:sz w:val="28"/>
          <w:szCs w:val="28"/>
        </w:rPr>
        <w:t>оригиналам.</w:t>
      </w:r>
    </w:p>
    <w:p w:rsidR="00B25689" w:rsidRPr="008B2585" w:rsidRDefault="00B25689" w:rsidP="006D306A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6.4.2. </w:t>
      </w:r>
      <w:r w:rsidRPr="008B2585">
        <w:rPr>
          <w:rFonts w:ascii="Times New Roman" w:hAnsi="Times New Roman"/>
          <w:sz w:val="28"/>
        </w:rPr>
        <w:t>Специалист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готовит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пакет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соглашением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взаимодействии.</w:t>
      </w:r>
    </w:p>
    <w:p w:rsidR="00B25689" w:rsidRPr="008B2585" w:rsidRDefault="00B25689" w:rsidP="0076074F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6.4.3. </w:t>
      </w:r>
      <w:r w:rsidRPr="008B2585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между</w:t>
      </w:r>
      <w:r>
        <w:rPr>
          <w:rFonts w:ascii="Times New Roman" w:hAnsi="Times New Roman"/>
          <w:sz w:val="28"/>
        </w:rPr>
        <w:t xml:space="preserve"> Управлением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использованием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информационно-телекоммуникационных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технологий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защищенным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каналам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связи.</w:t>
      </w:r>
    </w:p>
    <w:p w:rsidR="00B25689" w:rsidRPr="008B2585" w:rsidRDefault="00B25689" w:rsidP="009A386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МФЦ направляет электронные документы и (или) электронные образы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заверенные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установленном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порядке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подписью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 xml:space="preserve">уполномоченного должностного лица МФЦ, в </w:t>
      </w:r>
      <w:r>
        <w:rPr>
          <w:rFonts w:ascii="Times New Roman" w:hAnsi="Times New Roman"/>
          <w:sz w:val="28"/>
          <w:szCs w:val="28"/>
        </w:rPr>
        <w:t>Управление</w:t>
      </w:r>
      <w:r w:rsidRPr="008B2585">
        <w:rPr>
          <w:rFonts w:ascii="Times New Roman" w:hAnsi="Times New Roman"/>
          <w:sz w:val="28"/>
          <w:szCs w:val="28"/>
        </w:rPr>
        <w:t>, если иное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предусмотрено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Краснодарского края, регламентирующим предоставление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услуг.</w:t>
      </w:r>
    </w:p>
    <w:p w:rsidR="00B25689" w:rsidRPr="008B2585" w:rsidRDefault="00B25689" w:rsidP="002D547B">
      <w:pPr>
        <w:widowControl w:val="0"/>
        <w:tabs>
          <w:tab w:val="left" w:pos="1418"/>
          <w:tab w:val="left" w:pos="1644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6.4.4. </w:t>
      </w:r>
      <w:r w:rsidRPr="008B2585">
        <w:rPr>
          <w:rFonts w:ascii="Times New Roman" w:hAnsi="Times New Roman"/>
          <w:sz w:val="28"/>
        </w:rPr>
        <w:t>При отсутствии технической возможности МФЦ, в том числе при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отсутствии возможности выполнить требования к формату файла документа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виде,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направляются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Управление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носителях.</w:t>
      </w:r>
    </w:p>
    <w:p w:rsidR="00B25689" w:rsidRPr="008B2585" w:rsidRDefault="00B25689" w:rsidP="00681E7F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6.4.5. 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направление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Управление </w:t>
      </w:r>
      <w:r w:rsidRPr="008B2585">
        <w:rPr>
          <w:rFonts w:ascii="Times New Roman" w:hAnsi="Times New Roman"/>
          <w:sz w:val="28"/>
        </w:rPr>
        <w:t>принятых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 документов.</w:t>
      </w:r>
    </w:p>
    <w:p w:rsidR="00B25689" w:rsidRPr="008B2585" w:rsidRDefault="00B25689" w:rsidP="0026675B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6.4.6. </w:t>
      </w:r>
      <w:r w:rsidRPr="008B2585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сформированный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файл,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подтверждающий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факт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отправки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сформированный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соглашением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взаимодействии.</w:t>
      </w:r>
    </w:p>
    <w:p w:rsidR="00B25689" w:rsidRPr="008B2585" w:rsidRDefault="00B25689" w:rsidP="00FE08F1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6.4.7. </w:t>
      </w:r>
      <w:r w:rsidRPr="008B2585">
        <w:rPr>
          <w:rFonts w:ascii="Times New Roman" w:hAnsi="Times New Roman"/>
          <w:sz w:val="28"/>
        </w:rPr>
        <w:t>Общий срок выполнения административной процедуры не может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 день.</w:t>
      </w: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6.5. Выдача заявителю результата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бумажном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носителе,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подтверждающих содержание электронных документов, направленных в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результатам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3723F1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6.5.1. 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Управления </w:t>
      </w:r>
      <w:r w:rsidRPr="008B2585"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заявителю.</w:t>
      </w:r>
    </w:p>
    <w:p w:rsidR="00B25689" w:rsidRPr="008B2585" w:rsidRDefault="00B25689" w:rsidP="003723F1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6.5.2. 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уведомляет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готовности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приглашает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прибыть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 получения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6A0081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6.5.3. 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личном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приеме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специалист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МФЦ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документы,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полученные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Управления</w:t>
      </w:r>
      <w:r w:rsidRPr="008B258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бумажном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носителе.</w:t>
      </w: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Сотрудник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составление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выдачу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заявителям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 на бумажном носителе, подтверждающих содержание электронных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направленных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Правительством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Федерации.</w:t>
      </w:r>
    </w:p>
    <w:p w:rsidR="00B25689" w:rsidRPr="008B2585" w:rsidRDefault="00B25689" w:rsidP="006A0081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6.5.4. Р</w:t>
      </w:r>
      <w:r w:rsidRPr="008B2585">
        <w:rPr>
          <w:rFonts w:ascii="Times New Roman" w:hAnsi="Times New Roman"/>
          <w:sz w:val="28"/>
        </w:rPr>
        <w:t>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B21BE8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6.5.5. </w:t>
      </w:r>
      <w:r w:rsidRPr="008B2585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отметки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журнале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B21BE8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6.5.6. </w:t>
      </w:r>
      <w:r w:rsidRPr="008B2585">
        <w:rPr>
          <w:rFonts w:ascii="Times New Roman" w:hAnsi="Times New Roman"/>
          <w:sz w:val="28"/>
        </w:rPr>
        <w:t>Общий срок выполнения административной процедуры не может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превышать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1 день.</w:t>
      </w: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09"/>
        <w:jc w:val="center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 xml:space="preserve"> 6.6. Иные действия, необходимые для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проверкой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действительности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усиленной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квалифицированной электронной подписи заявителя,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использованной при обращении за получением муниципальной услуги,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 установлением перечня средств удостоверяющих центров,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допускаются для использования в целях обеспечения указанной проверки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определяются на основании утверждаемой органом, предоставляющим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муниципальную услугу, по согласованию с Федеральной службой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угроз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 информационной системе, используемой в целях приема обращений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получением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такой услуги</w:t>
      </w:r>
    </w:p>
    <w:p w:rsidR="00B25689" w:rsidRPr="008B2585" w:rsidRDefault="00B25689" w:rsidP="00683EB4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09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115772">
      <w:pPr>
        <w:widowControl w:val="0"/>
        <w:tabs>
          <w:tab w:val="left" w:pos="1418"/>
          <w:tab w:val="left" w:pos="1630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6.6.1. </w:t>
      </w:r>
      <w:r w:rsidRPr="008B2585"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начала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представление заявителем в МФЦ заявления о предоставлении 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соответствующих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документов,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подписанных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усиленной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подписью.</w:t>
      </w:r>
    </w:p>
    <w:p w:rsidR="00B25689" w:rsidRPr="00A07667" w:rsidRDefault="00B25689" w:rsidP="00115772">
      <w:pPr>
        <w:widowControl w:val="0"/>
        <w:tabs>
          <w:tab w:val="left" w:pos="1418"/>
          <w:tab w:val="left" w:pos="1630"/>
        </w:tabs>
        <w:autoSpaceDE w:val="0"/>
        <w:autoSpaceDN w:val="0"/>
        <w:spacing w:before="89" w:after="0" w:line="240" w:lineRule="auto"/>
        <w:ind w:right="2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6.6.2. </w:t>
      </w:r>
      <w:r w:rsidRPr="00A07667">
        <w:rPr>
          <w:rFonts w:ascii="Times New Roman" w:hAnsi="Times New Roman"/>
          <w:sz w:val="28"/>
        </w:rPr>
        <w:t>Сотрудник МФЦ осуществляет иные действия, необходимые для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предоставления муниципальной услуги, в том числе связанные с проверкой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действительности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усиленной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</w:rPr>
        <w:t>подписи</w:t>
      </w:r>
      <w:r>
        <w:rPr>
          <w:rFonts w:ascii="Times New Roman" w:hAnsi="Times New Roman"/>
          <w:sz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заявителя,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использованной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обращении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получением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услуги, а также с установлением перечня средств удостоверяющих центров,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допускаются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указанной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определяются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утверждаемой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органом,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предоставляющим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государственную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(муниципальную)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согласованию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службой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угроз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системе,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используемой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приема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получением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(или)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667">
        <w:rPr>
          <w:rFonts w:ascii="Times New Roman" w:hAnsi="Times New Roman"/>
          <w:sz w:val="28"/>
          <w:szCs w:val="28"/>
        </w:rPr>
        <w:t>такой услуги.</w:t>
      </w:r>
    </w:p>
    <w:p w:rsidR="00B25689" w:rsidRPr="008B2585" w:rsidRDefault="00B25689" w:rsidP="00ED410B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6.6.3. </w:t>
      </w:r>
      <w:r w:rsidRPr="008B2585">
        <w:rPr>
          <w:rFonts w:ascii="Times New Roman" w:hAnsi="Times New Roman"/>
          <w:sz w:val="28"/>
        </w:rPr>
        <w:t>Результатом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выявление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факта действительности (недействительности) усиленной квалифицированной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подписи заявителя.</w:t>
      </w:r>
    </w:p>
    <w:p w:rsidR="00B25689" w:rsidRPr="008B2585" w:rsidRDefault="00B25689" w:rsidP="00ED410B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6.6.4. </w:t>
      </w:r>
      <w:r w:rsidRPr="008B2585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проставление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отметки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журнале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результатов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дате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выдачи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заявителю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документов.</w:t>
      </w:r>
    </w:p>
    <w:p w:rsidR="00B25689" w:rsidRPr="008B2585" w:rsidRDefault="00B25689" w:rsidP="00ED410B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25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6.6.5. </w:t>
      </w:r>
      <w:r w:rsidRPr="008B2585">
        <w:rPr>
          <w:rFonts w:ascii="Times New Roman" w:hAnsi="Times New Roman"/>
          <w:sz w:val="28"/>
        </w:rPr>
        <w:t>Способом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фиксации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процедуры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отметка в</w:t>
      </w:r>
      <w:r>
        <w:rPr>
          <w:rFonts w:ascii="Times New Roman" w:hAnsi="Times New Roman"/>
          <w:sz w:val="28"/>
        </w:rPr>
        <w:t xml:space="preserve"> </w:t>
      </w:r>
      <w:r w:rsidRPr="008B2585">
        <w:rPr>
          <w:rFonts w:ascii="Times New Roman" w:hAnsi="Times New Roman"/>
          <w:sz w:val="28"/>
        </w:rPr>
        <w:t>журнале МФЦ.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3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3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4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ресурсов                                                             Н.В. Перевышина</w:t>
      </w: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Pr="008B2585" w:rsidRDefault="00B25689" w:rsidP="00683EB4">
      <w:pPr>
        <w:widowControl w:val="0"/>
        <w:tabs>
          <w:tab w:val="left" w:pos="8071"/>
        </w:tabs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8B2585">
        <w:rPr>
          <w:rFonts w:ascii="Times New Roman" w:hAnsi="Times New Roman"/>
          <w:sz w:val="28"/>
          <w:szCs w:val="28"/>
        </w:rPr>
        <w:t>Административному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регламенту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услуги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«Предоставление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8B2585">
        <w:rPr>
          <w:rFonts w:ascii="Times New Roman" w:hAnsi="Times New Roman"/>
          <w:sz w:val="28"/>
          <w:szCs w:val="28"/>
        </w:rPr>
        <w:t>вижимого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недвижимого имущества, находящегося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субъектами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предпринимательства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преимущественного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арендуемого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имущества,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собственность»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управления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ресурсов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16" o:spid="_x0000_s1026" style="position:absolute;left:0;text-align:left;margin-left:317.25pt;margin-top:15.75pt;width:217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i0vGwMAALE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" path="m,l4340,e" filled="f" strokeweight=".56pt">
            <v:path arrowok="t" o:connecttype="custom" o:connectlocs="0,0;27559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94" w:lineRule="exact"/>
        <w:ind w:right="25" w:firstLine="467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от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15" o:spid="_x0000_s1027" style="position:absolute;left:0;text-align:left;margin-left:317.25pt;margin-top:15.8pt;width:238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14" o:spid="_x0000_s1028" style="position:absolute;left:0;text-align:left;margin-left:317.25pt;margin-top:31.9pt;width:238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1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93" w:lineRule="exact"/>
        <w:ind w:left="4678" w:right="25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(организационно-правовая форма,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left="4678" w:right="25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наименование организации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фамилия, имя, отчество (при наличии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последнего) физического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ОГРН/ОГРНИП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13" o:spid="_x0000_s1029" style="position:absolute;left:0;text-align:left;margin-left:317.25pt;margin-top:15.75pt;width:238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94" w:lineRule="exact"/>
        <w:ind w:left="4678" w:right="25" w:hanging="142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Юридический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адрес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12" o:spid="_x0000_s1030" style="position:absolute;left:0;text-align:left;margin-left:317.25pt;margin-top:15.8pt;width:238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11" o:spid="_x0000_s1031" style="position:absolute;left:0;text-align:left;margin-left:317.25pt;margin-top:31.9pt;width:238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1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93" w:lineRule="exact"/>
        <w:ind w:right="25" w:firstLine="467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</w:rPr>
        <w:t>Почтовый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адрес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10" o:spid="_x0000_s1032" style="position:absolute;left:0;text-align:left;margin-left:317.25pt;margin-top:15.8pt;width:238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9" o:spid="_x0000_s1033" style="position:absolute;left:0;text-align:left;margin-left:317.25pt;margin-top:31.9pt;width:238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1"/>
          <w:szCs w:val="28"/>
        </w:rPr>
      </w:pPr>
    </w:p>
    <w:p w:rsidR="00B25689" w:rsidRPr="008B2585" w:rsidRDefault="00B25689" w:rsidP="00683EB4">
      <w:pPr>
        <w:widowControl w:val="0"/>
        <w:tabs>
          <w:tab w:val="left" w:pos="6189"/>
        </w:tabs>
        <w:autoSpaceDE w:val="0"/>
        <w:autoSpaceDN w:val="0"/>
        <w:spacing w:after="0" w:line="293" w:lineRule="exact"/>
        <w:ind w:right="25" w:firstLine="467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  <w:u w:val="single"/>
        </w:rPr>
        <w:tab/>
      </w:r>
      <w:r w:rsidRPr="008B2585">
        <w:rPr>
          <w:rFonts w:ascii="Times New Roman" w:hAnsi="Times New Roman"/>
          <w:sz w:val="28"/>
          <w:szCs w:val="28"/>
        </w:rPr>
        <w:t>Телефон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2585">
        <w:rPr>
          <w:rFonts w:ascii="Times New Roman" w:hAnsi="Times New Roman"/>
          <w:sz w:val="28"/>
          <w:szCs w:val="28"/>
        </w:rPr>
        <w:t>(или) e-mail</w:t>
      </w:r>
    </w:p>
    <w:p w:rsidR="00B25689" w:rsidRPr="008B2585" w:rsidRDefault="00B25689" w:rsidP="00683EB4">
      <w:pPr>
        <w:widowControl w:val="0"/>
        <w:tabs>
          <w:tab w:val="left" w:pos="9624"/>
        </w:tabs>
        <w:autoSpaceDE w:val="0"/>
        <w:autoSpaceDN w:val="0"/>
        <w:spacing w:after="0" w:line="240" w:lineRule="auto"/>
        <w:ind w:right="25" w:firstLine="4678"/>
        <w:jc w:val="both"/>
        <w:rPr>
          <w:rFonts w:ascii="Times New Roman" w:hAnsi="Times New Roman"/>
          <w:sz w:val="28"/>
          <w:szCs w:val="28"/>
        </w:rPr>
      </w:pPr>
      <w:r w:rsidRPr="008B2585">
        <w:rPr>
          <w:rFonts w:ascii="Times New Roman" w:hAnsi="Times New Roman"/>
          <w:sz w:val="28"/>
          <w:szCs w:val="28"/>
          <w:u w:val="single"/>
        </w:rPr>
        <w:tab/>
      </w:r>
      <w:r w:rsidRPr="008B2585">
        <w:rPr>
          <w:rFonts w:ascii="Times New Roman" w:hAnsi="Times New Roman"/>
          <w:sz w:val="28"/>
          <w:szCs w:val="28"/>
        </w:rPr>
        <w:t>,</w:t>
      </w:r>
    </w:p>
    <w:p w:rsidR="00B25689" w:rsidRPr="008B2585" w:rsidRDefault="00B25689" w:rsidP="00683EB4">
      <w:pPr>
        <w:widowControl w:val="0"/>
        <w:autoSpaceDE w:val="0"/>
        <w:autoSpaceDN w:val="0"/>
        <w:spacing w:before="6" w:after="0" w:line="240" w:lineRule="auto"/>
        <w:ind w:right="25"/>
        <w:jc w:val="both"/>
        <w:rPr>
          <w:rFonts w:ascii="Times New Roman" w:hAnsi="Times New Roman"/>
          <w:sz w:val="23"/>
          <w:szCs w:val="28"/>
        </w:rPr>
      </w:pPr>
      <w:r>
        <w:rPr>
          <w:noProof/>
          <w:lang w:eastAsia="ru-RU"/>
        </w:rPr>
        <w:pict>
          <v:shape id="Полилиния 8" o:spid="_x0000_s1034" style="position:absolute;left:0;text-align:left;margin-left:317.25pt;margin-top:15.8pt;width:238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" path="m,l4760,e" filled="f" strokeweight=".56pt">
            <v:path arrowok="t" o:connecttype="custom" o:connectlocs="0,0;302260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before="8" w:after="0" w:line="240" w:lineRule="auto"/>
        <w:ind w:right="25"/>
        <w:jc w:val="both"/>
        <w:rPr>
          <w:rFonts w:ascii="Times New Roman" w:hAnsi="Times New Roman"/>
          <w:sz w:val="17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before="89" w:after="0" w:line="240" w:lineRule="auto"/>
        <w:ind w:right="25"/>
        <w:jc w:val="center"/>
        <w:rPr>
          <w:rFonts w:ascii="Times New Roman" w:hAnsi="Times New Roman"/>
          <w:b/>
          <w:sz w:val="27"/>
        </w:rPr>
      </w:pPr>
      <w:r w:rsidRPr="008B2585">
        <w:rPr>
          <w:rFonts w:ascii="Times New Roman" w:hAnsi="Times New Roman"/>
          <w:b/>
          <w:sz w:val="27"/>
        </w:rPr>
        <w:t>ЗАЯВЛЕНИЕ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b/>
          <w:sz w:val="3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b/>
          <w:sz w:val="24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Прошу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предоставить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преимущественное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право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на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приобретение</w:t>
      </w:r>
      <w:r>
        <w:rPr>
          <w:rFonts w:ascii="Times New Roman" w:hAnsi="Times New Roman"/>
          <w:sz w:val="27"/>
        </w:rPr>
        <w:t xml:space="preserve">  в собственность, </w:t>
      </w:r>
      <w:r w:rsidRPr="008B2585">
        <w:rPr>
          <w:rFonts w:ascii="Times New Roman" w:hAnsi="Times New Roman"/>
          <w:sz w:val="27"/>
        </w:rPr>
        <w:t>арендуемого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имущества,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находящегося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в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муниципальной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собственности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Ейский район.</w:t>
      </w: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Сведения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об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объекте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арендуемог</w:t>
      </w:r>
      <w:r>
        <w:rPr>
          <w:rFonts w:ascii="Times New Roman" w:hAnsi="Times New Roman"/>
          <w:sz w:val="27"/>
        </w:rPr>
        <w:t xml:space="preserve">о </w:t>
      </w:r>
      <w:r w:rsidRPr="008B2585">
        <w:rPr>
          <w:rFonts w:ascii="Times New Roman" w:hAnsi="Times New Roman"/>
          <w:sz w:val="27"/>
        </w:rPr>
        <w:t>недвижимого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имущества: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помещение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(здание,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сооружение)</w:t>
      </w:r>
      <w:r>
        <w:rPr>
          <w:rFonts w:ascii="Times New Roman" w:hAnsi="Times New Roman"/>
          <w:sz w:val="27"/>
        </w:rPr>
        <w:t xml:space="preserve">_____________площадью__________кв.м, </w:t>
      </w:r>
      <w:r w:rsidRPr="008B2585">
        <w:rPr>
          <w:rFonts w:ascii="Times New Roman" w:hAnsi="Times New Roman"/>
          <w:sz w:val="27"/>
        </w:rPr>
        <w:t>расположенное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адресу:</w:t>
      </w:r>
      <w:r>
        <w:rPr>
          <w:rFonts w:ascii="Times New Roman" w:hAnsi="Times New Roman"/>
          <w:sz w:val="27"/>
        </w:rPr>
        <w:t xml:space="preserve"> ________________________________________________________________</w:t>
      </w:r>
    </w:p>
    <w:p w:rsidR="00B25689" w:rsidRDefault="00B25689" w:rsidP="00683EB4">
      <w:pPr>
        <w:widowControl w:val="0"/>
        <w:tabs>
          <w:tab w:val="left" w:pos="1624"/>
          <w:tab w:val="left" w:pos="263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Договор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аренды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от</w:t>
      </w:r>
      <w:r>
        <w:rPr>
          <w:rFonts w:ascii="Times New Roman" w:hAnsi="Times New Roman"/>
          <w:sz w:val="27"/>
        </w:rPr>
        <w:t>_________</w:t>
      </w:r>
      <w:r w:rsidRPr="008B2585">
        <w:rPr>
          <w:rFonts w:ascii="Times New Roman" w:hAnsi="Times New Roman"/>
          <w:sz w:val="27"/>
        </w:rPr>
        <w:t>№</w:t>
      </w:r>
      <w:r>
        <w:rPr>
          <w:rFonts w:ascii="Times New Roman" w:hAnsi="Times New Roman"/>
          <w:sz w:val="27"/>
        </w:rPr>
        <w:t>_______</w:t>
      </w:r>
    </w:p>
    <w:p w:rsidR="00B25689" w:rsidRPr="008B2585" w:rsidRDefault="00B25689" w:rsidP="00683EB4">
      <w:pPr>
        <w:widowControl w:val="0"/>
        <w:tabs>
          <w:tab w:val="left" w:pos="1624"/>
          <w:tab w:val="left" w:pos="263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срок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действия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</w:t>
      </w:r>
      <w:r>
        <w:rPr>
          <w:rFonts w:ascii="Times New Roman" w:hAnsi="Times New Roman"/>
          <w:sz w:val="27"/>
        </w:rPr>
        <w:t>______________</w:t>
      </w:r>
      <w:r w:rsidRPr="008B2585">
        <w:rPr>
          <w:rFonts w:ascii="Times New Roman" w:hAnsi="Times New Roman"/>
          <w:sz w:val="27"/>
        </w:rPr>
        <w:t>по</w:t>
      </w:r>
      <w:r>
        <w:rPr>
          <w:rFonts w:ascii="Times New Roman" w:hAnsi="Times New Roman"/>
          <w:sz w:val="27"/>
        </w:rPr>
        <w:t>__________</w:t>
      </w:r>
      <w:r w:rsidRPr="008B2585">
        <w:rPr>
          <w:rFonts w:ascii="Times New Roman" w:hAnsi="Times New Roman"/>
          <w:sz w:val="27"/>
        </w:rPr>
        <w:t>.</w:t>
      </w:r>
    </w:p>
    <w:p w:rsidR="00B25689" w:rsidRDefault="00B25689" w:rsidP="00683EB4">
      <w:pPr>
        <w:widowControl w:val="0"/>
        <w:tabs>
          <w:tab w:val="left" w:pos="1599"/>
          <w:tab w:val="left" w:pos="2373"/>
          <w:tab w:val="left" w:pos="3775"/>
          <w:tab w:val="left" w:pos="5740"/>
          <w:tab w:val="left" w:pos="7535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</w:p>
    <w:p w:rsidR="00B25689" w:rsidRPr="008B2585" w:rsidRDefault="00B25689" w:rsidP="00683EB4">
      <w:pPr>
        <w:widowControl w:val="0"/>
        <w:tabs>
          <w:tab w:val="left" w:pos="1599"/>
          <w:tab w:val="left" w:pos="2373"/>
          <w:tab w:val="left" w:pos="3775"/>
          <w:tab w:val="left" w:pos="5740"/>
          <w:tab w:val="left" w:pos="7535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Сведения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об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объекте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арендуемого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движимого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имущества:</w:t>
      </w:r>
    </w:p>
    <w:p w:rsidR="00B25689" w:rsidRPr="008B2585" w:rsidRDefault="00B25689" w:rsidP="00683EB4">
      <w:pPr>
        <w:widowControl w:val="0"/>
        <w:tabs>
          <w:tab w:val="left" w:pos="9449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,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center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(наименование)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р</w:t>
      </w:r>
      <w:r w:rsidRPr="008B2585">
        <w:rPr>
          <w:rFonts w:ascii="Times New Roman" w:hAnsi="Times New Roman"/>
          <w:sz w:val="27"/>
        </w:rPr>
        <w:t>асположенно</w:t>
      </w:r>
      <w:r>
        <w:rPr>
          <w:rFonts w:ascii="Times New Roman" w:hAnsi="Times New Roman"/>
          <w:sz w:val="27"/>
        </w:rPr>
        <w:t xml:space="preserve">го </w:t>
      </w:r>
      <w:r w:rsidRPr="008B2585">
        <w:rPr>
          <w:rFonts w:ascii="Times New Roman" w:hAnsi="Times New Roman"/>
          <w:sz w:val="27"/>
        </w:rPr>
        <w:t>по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адресу:</w:t>
      </w:r>
    </w:p>
    <w:p w:rsidR="00B25689" w:rsidRPr="008B2585" w:rsidRDefault="00B25689" w:rsidP="00683EB4">
      <w:pPr>
        <w:widowControl w:val="0"/>
        <w:tabs>
          <w:tab w:val="left" w:pos="8725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.</w:t>
      </w:r>
    </w:p>
    <w:p w:rsidR="00B25689" w:rsidRDefault="00B25689" w:rsidP="00683EB4">
      <w:pPr>
        <w:widowControl w:val="0"/>
        <w:tabs>
          <w:tab w:val="left" w:pos="4079"/>
          <w:tab w:val="left" w:pos="5858"/>
          <w:tab w:val="left" w:pos="9498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  <w:u w:val="single"/>
        </w:rPr>
      </w:pPr>
      <w:r w:rsidRPr="008B2585">
        <w:rPr>
          <w:rFonts w:ascii="Times New Roman" w:hAnsi="Times New Roman"/>
          <w:sz w:val="27"/>
        </w:rPr>
        <w:t>Договор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аренды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от</w:t>
      </w: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№</w:t>
      </w:r>
      <w:r w:rsidRPr="008B2585">
        <w:rPr>
          <w:rFonts w:ascii="Times New Roman" w:hAnsi="Times New Roman"/>
          <w:sz w:val="27"/>
          <w:u w:val="single"/>
        </w:rPr>
        <w:tab/>
      </w:r>
    </w:p>
    <w:p w:rsidR="00B25689" w:rsidRPr="008B2585" w:rsidRDefault="00B25689" w:rsidP="00683EB4">
      <w:pPr>
        <w:widowControl w:val="0"/>
        <w:tabs>
          <w:tab w:val="left" w:pos="4079"/>
          <w:tab w:val="left" w:pos="5858"/>
          <w:tab w:val="left" w:pos="9498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срок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действия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</w:t>
      </w:r>
      <w:r>
        <w:rPr>
          <w:rFonts w:ascii="Times New Roman" w:hAnsi="Times New Roman"/>
          <w:sz w:val="27"/>
        </w:rPr>
        <w:t xml:space="preserve"> ___________ </w:t>
      </w:r>
      <w:r w:rsidRPr="008B2585">
        <w:rPr>
          <w:rFonts w:ascii="Times New Roman" w:hAnsi="Times New Roman"/>
          <w:sz w:val="27"/>
        </w:rPr>
        <w:t>по</w:t>
      </w:r>
      <w:r>
        <w:rPr>
          <w:rFonts w:ascii="Times New Roman" w:hAnsi="Times New Roman"/>
          <w:sz w:val="27"/>
        </w:rPr>
        <w:t>____________</w:t>
      </w:r>
      <w:r w:rsidRPr="008B2585">
        <w:rPr>
          <w:rFonts w:ascii="Times New Roman" w:hAnsi="Times New Roman"/>
          <w:sz w:val="27"/>
        </w:rPr>
        <w:t>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Задолженность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арендной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плате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за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движимое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или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недвижимое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имущество, неустойкам (штрафам, пеням) на день подачи настоящего заявления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отсутствует.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Оплата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приобретаемого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муниципального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движимого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или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недвижимого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имущества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будет произведена</w:t>
      </w:r>
    </w:p>
    <w:p w:rsidR="00B25689" w:rsidRPr="008B2585" w:rsidRDefault="00B25689" w:rsidP="00683EB4">
      <w:pPr>
        <w:widowControl w:val="0"/>
        <w:autoSpaceDE w:val="0"/>
        <w:autoSpaceDN w:val="0"/>
        <w:spacing w:before="7" w:after="0" w:line="240" w:lineRule="auto"/>
        <w:ind w:right="25"/>
        <w:jc w:val="both"/>
        <w:rPr>
          <w:rFonts w:ascii="Times New Roman" w:hAnsi="Times New Roman"/>
          <w:szCs w:val="28"/>
        </w:rPr>
      </w:pPr>
      <w:r>
        <w:rPr>
          <w:noProof/>
          <w:lang w:eastAsia="ru-RU"/>
        </w:rPr>
        <w:pict>
          <v:shape id="Полилиния 7" o:spid="_x0000_s1035" style="position:absolute;left:0;text-align:left;margin-left:85.05pt;margin-top:15.25pt;width:472.5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" path="m,l9450,e" filled="f" strokeweight=".54pt">
            <v:path arrowok="t" o:connecttype="custom" o:connectlocs="0,0;600075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81" w:lineRule="exact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(единовременно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или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рассрочкой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платежа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(указать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период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рассрочки)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Результат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рассмотрения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заявления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прошу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выдать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мне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лично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(или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уполномоченному представителю)/выслать по почте/предоставить в электронном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виде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(в личном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кабинете на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портале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услуг)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(нужное подчеркнуть).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 w:firstLine="708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Приложение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(указывается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список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прилагаемых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к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заявлению</w:t>
      </w:r>
      <w:r>
        <w:rPr>
          <w:rFonts w:ascii="Times New Roman" w:hAnsi="Times New Roman"/>
          <w:sz w:val="27"/>
        </w:rPr>
        <w:t xml:space="preserve"> </w:t>
      </w:r>
      <w:r w:rsidRPr="008B2585">
        <w:rPr>
          <w:rFonts w:ascii="Times New Roman" w:hAnsi="Times New Roman"/>
          <w:sz w:val="27"/>
        </w:rPr>
        <w:t>документов):</w:t>
      </w:r>
    </w:p>
    <w:p w:rsidR="00B25689" w:rsidRPr="008B2585" w:rsidRDefault="00B25689" w:rsidP="00683EB4">
      <w:pPr>
        <w:widowControl w:val="0"/>
        <w:autoSpaceDE w:val="0"/>
        <w:autoSpaceDN w:val="0"/>
        <w:spacing w:before="7" w:after="0" w:line="240" w:lineRule="auto"/>
        <w:ind w:right="25"/>
        <w:jc w:val="both"/>
        <w:rPr>
          <w:rFonts w:ascii="Times New Roman" w:hAnsi="Times New Roman"/>
          <w:szCs w:val="28"/>
        </w:rPr>
      </w:pPr>
      <w:r>
        <w:rPr>
          <w:noProof/>
          <w:lang w:eastAsia="ru-RU"/>
        </w:rPr>
        <w:pict>
          <v:shape id="Полилиния 6" o:spid="_x0000_s1036" style="position:absolute;left:0;text-align:left;margin-left:85.05pt;margin-top:15.25pt;width:465.7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" path="m,l9315,e" filled="f" strokeweight=".54pt">
            <v:path arrowok="t" o:connecttype="custom" o:connectlocs="0,0;5915025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5" o:spid="_x0000_s1037" style="position:absolute;left:0;text-align:left;margin-left:85.05pt;margin-top:30.8pt;width:472.5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" path="m,l9450,e" filled="f" strokeweight=".54pt">
            <v:path arrowok="t" o:connecttype="custom" o:connectlocs="0,0;600075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  <w:szCs w:val="28"/>
        </w:rPr>
      </w:pPr>
      <w:r>
        <w:rPr>
          <w:noProof/>
          <w:lang w:eastAsia="ru-RU"/>
        </w:rPr>
        <w:pict>
          <v:shape id="Полилиния 4" o:spid="_x0000_s1038" style="position:absolute;left:0;text-align:left;margin-left:85.05pt;margin-top:17.75pt;width:114.75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WDGQMAAK4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" path="m,l2295,e" filled="f" strokeweight=".54pt">
            <v:path arrowok="t" o:connecttype="custom" o:connectlocs="0,0;1457325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3" o:spid="_x0000_s1039" style="position:absolute;left:0;text-align:left;margin-left:230.2pt;margin-top:17.75pt;width:94.5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" path="m,l1890,e" filled="f" strokeweight=".54pt">
            <v:path arrowok="t" o:connecttype="custom" o:connectlocs="0,0;1200150,0" o:connectangles="0,0"/>
            <w10:wrap type="topAndBottom" anchorx="page"/>
          </v:shape>
        </w:pict>
      </w:r>
      <w:r>
        <w:rPr>
          <w:noProof/>
          <w:lang w:eastAsia="ru-RU"/>
        </w:rPr>
        <w:pict>
          <v:shape id="Полилиния 2" o:spid="_x0000_s1040" style="position:absolute;left:0;text-align:left;margin-left:382.05pt;margin-top:17.75pt;width:175.5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" path="m,l3510,e" filled="f" strokeweight=".54pt">
            <v:path arrowok="t" o:connecttype="custom" o:connectlocs="0,0;2228850,0" o:connectangles="0,0"/>
            <w10:wrap type="topAndBottom" anchorx="page"/>
          </v:shape>
        </w:pict>
      </w:r>
    </w:p>
    <w:p w:rsidR="00B25689" w:rsidRPr="008B2585" w:rsidRDefault="00B25689" w:rsidP="00683EB4">
      <w:pPr>
        <w:widowControl w:val="0"/>
        <w:tabs>
          <w:tab w:val="left" w:pos="3254"/>
          <w:tab w:val="left" w:pos="6003"/>
        </w:tabs>
        <w:autoSpaceDE w:val="0"/>
        <w:autoSpaceDN w:val="0"/>
        <w:spacing w:after="0" w:line="281" w:lineRule="exact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(должность)</w:t>
      </w:r>
      <w:r w:rsidRPr="008B2585">
        <w:rPr>
          <w:rFonts w:ascii="Times New Roman" w:hAnsi="Times New Roman"/>
          <w:sz w:val="27"/>
        </w:rPr>
        <w:tab/>
        <w:t>(подпись)</w:t>
      </w:r>
      <w:r w:rsidRPr="008B2585">
        <w:rPr>
          <w:rFonts w:ascii="Times New Roman" w:hAnsi="Times New Roman"/>
          <w:sz w:val="27"/>
        </w:rPr>
        <w:tab/>
        <w:t>(фамилия</w:t>
      </w:r>
      <w:r>
        <w:rPr>
          <w:rFonts w:ascii="Times New Roman" w:hAnsi="Times New Roman"/>
          <w:sz w:val="27"/>
        </w:rPr>
        <w:t xml:space="preserve"> и</w:t>
      </w:r>
      <w:r w:rsidRPr="008B2585">
        <w:rPr>
          <w:rFonts w:ascii="Times New Roman" w:hAnsi="Times New Roman"/>
          <w:sz w:val="27"/>
        </w:rPr>
        <w:t>.</w:t>
      </w:r>
      <w:r>
        <w:rPr>
          <w:rFonts w:ascii="Times New Roman" w:hAnsi="Times New Roman"/>
          <w:sz w:val="27"/>
        </w:rPr>
        <w:t>о</w:t>
      </w:r>
      <w:r w:rsidRPr="008B2585">
        <w:rPr>
          <w:rFonts w:ascii="Times New Roman" w:hAnsi="Times New Roman"/>
          <w:sz w:val="27"/>
        </w:rPr>
        <w:t>.)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  <w:szCs w:val="28"/>
        </w:rPr>
      </w:pPr>
    </w:p>
    <w:p w:rsidR="00B25689" w:rsidRPr="008B2585" w:rsidRDefault="00B25689" w:rsidP="00683EB4">
      <w:pPr>
        <w:widowControl w:val="0"/>
        <w:tabs>
          <w:tab w:val="left" w:pos="625"/>
          <w:tab w:val="left" w:pos="2240"/>
          <w:tab w:val="left" w:pos="2848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7"/>
        </w:rPr>
      </w:pPr>
      <w:r w:rsidRPr="008B2585">
        <w:rPr>
          <w:rFonts w:ascii="Times New Roman" w:hAnsi="Times New Roman"/>
          <w:sz w:val="27"/>
        </w:rPr>
        <w:t>«</w:t>
      </w: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»</w:t>
      </w: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20</w:t>
      </w:r>
      <w:r w:rsidRPr="008B2585">
        <w:rPr>
          <w:rFonts w:ascii="Times New Roman" w:hAnsi="Times New Roman"/>
          <w:sz w:val="27"/>
          <w:u w:val="single"/>
        </w:rPr>
        <w:tab/>
      </w:r>
      <w:r w:rsidRPr="008B2585">
        <w:rPr>
          <w:rFonts w:ascii="Times New Roman" w:hAnsi="Times New Roman"/>
          <w:sz w:val="27"/>
        </w:rPr>
        <w:t>г.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3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30"/>
          <w:szCs w:val="28"/>
        </w:rPr>
      </w:pPr>
    </w:p>
    <w:p w:rsidR="00B25689" w:rsidRPr="008B2585" w:rsidRDefault="00B25689" w:rsidP="00683EB4">
      <w:pPr>
        <w:widowControl w:val="0"/>
        <w:autoSpaceDE w:val="0"/>
        <w:autoSpaceDN w:val="0"/>
        <w:spacing w:before="11" w:after="0" w:line="240" w:lineRule="auto"/>
        <w:ind w:right="25"/>
        <w:jc w:val="both"/>
        <w:rPr>
          <w:rFonts w:ascii="Times New Roman" w:hAnsi="Times New Roman"/>
          <w:sz w:val="25"/>
          <w:szCs w:val="28"/>
        </w:rPr>
      </w:pPr>
    </w:p>
    <w:p w:rsidR="00B25689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:rsidR="00B25689" w:rsidRPr="008B2585" w:rsidRDefault="00B25689" w:rsidP="00683EB4">
      <w:pPr>
        <w:widowControl w:val="0"/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ресурсов                                                             Н.В. Перевышина</w:t>
      </w:r>
    </w:p>
    <w:p w:rsidR="00B25689" w:rsidRPr="008B2585" w:rsidRDefault="00B25689" w:rsidP="00683EB4">
      <w:pPr>
        <w:widowControl w:val="0"/>
        <w:tabs>
          <w:tab w:val="left" w:pos="7861"/>
        </w:tabs>
        <w:autoSpaceDE w:val="0"/>
        <w:autoSpaceDN w:val="0"/>
        <w:spacing w:after="0" w:line="240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25689" w:rsidRPr="008B2585" w:rsidRDefault="00B25689" w:rsidP="00683EB4">
      <w:pPr>
        <w:ind w:right="25"/>
        <w:jc w:val="both"/>
        <w:rPr>
          <w:rFonts w:ascii="Times New Roman" w:hAnsi="Times New Roman"/>
          <w:sz w:val="28"/>
          <w:szCs w:val="28"/>
        </w:rPr>
      </w:pPr>
    </w:p>
    <w:p w:rsidR="00B25689" w:rsidRDefault="00B25689"/>
    <w:sectPr w:rsidR="00B25689" w:rsidSect="00683EB4">
      <w:headerReference w:type="default" r:id="rId18"/>
      <w:pgSz w:w="11910" w:h="16840"/>
      <w:pgMar w:top="1134" w:right="567" w:bottom="1134" w:left="1701" w:header="68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689" w:rsidRDefault="00B25689">
      <w:pPr>
        <w:spacing w:after="0" w:line="240" w:lineRule="auto"/>
      </w:pPr>
      <w:r>
        <w:separator/>
      </w:r>
    </w:p>
  </w:endnote>
  <w:endnote w:type="continuationSeparator" w:id="1">
    <w:p w:rsidR="00B25689" w:rsidRDefault="00B25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689" w:rsidRDefault="00B25689">
      <w:pPr>
        <w:spacing w:after="0" w:line="240" w:lineRule="auto"/>
      </w:pPr>
      <w:r>
        <w:separator/>
      </w:r>
    </w:p>
  </w:footnote>
  <w:footnote w:type="continuationSeparator" w:id="1">
    <w:p w:rsidR="00B25689" w:rsidRDefault="00B25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689" w:rsidRPr="00A722FD" w:rsidRDefault="00B25689">
    <w:pPr>
      <w:pStyle w:val="Header"/>
      <w:jc w:val="center"/>
      <w:rPr>
        <w:rFonts w:ascii="Times New Roman" w:hAnsi="Times New Roman"/>
        <w:sz w:val="28"/>
        <w:szCs w:val="28"/>
      </w:rPr>
    </w:pPr>
    <w:r w:rsidRPr="00A722FD">
      <w:rPr>
        <w:rFonts w:ascii="Times New Roman" w:hAnsi="Times New Roman"/>
        <w:sz w:val="28"/>
        <w:szCs w:val="28"/>
      </w:rPr>
      <w:fldChar w:fldCharType="begin"/>
    </w:r>
    <w:r w:rsidRPr="00A722FD">
      <w:rPr>
        <w:rFonts w:ascii="Times New Roman" w:hAnsi="Times New Roman"/>
        <w:sz w:val="28"/>
        <w:szCs w:val="28"/>
      </w:rPr>
      <w:instrText>PAGE   \* MERGEFORMAT</w:instrText>
    </w:r>
    <w:r w:rsidRPr="00A722FD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46</w:t>
    </w:r>
    <w:r w:rsidRPr="00A722FD">
      <w:rPr>
        <w:rFonts w:ascii="Times New Roman" w:hAnsi="Times New Roman"/>
        <w:sz w:val="28"/>
        <w:szCs w:val="28"/>
      </w:rPr>
      <w:fldChar w:fldCharType="end"/>
    </w:r>
  </w:p>
  <w:p w:rsidR="00B25689" w:rsidRDefault="00B25689">
    <w:pPr>
      <w:pStyle w:val="BodyText"/>
      <w:spacing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9D9"/>
    <w:multiLevelType w:val="hybridMultilevel"/>
    <w:tmpl w:val="FD86BDE4"/>
    <w:lvl w:ilvl="0" w:tplc="5F18AC18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B428162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001696D4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D91819C0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1D300866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9F1EB48A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CA60606E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EE283BB2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7D3E47E4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1">
    <w:nsid w:val="070E54EF"/>
    <w:multiLevelType w:val="hybridMultilevel"/>
    <w:tmpl w:val="1AFA736E"/>
    <w:lvl w:ilvl="0" w:tplc="C144F894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F441922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768A0830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53F67044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591CDD4C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556A1A6C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0C00A51C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9C74B7B0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887C9E02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2">
    <w:nsid w:val="117619F8"/>
    <w:multiLevelType w:val="multilevel"/>
    <w:tmpl w:val="B80ACF26"/>
    <w:lvl w:ilvl="0">
      <w:start w:val="6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">
    <w:nsid w:val="14C92880"/>
    <w:multiLevelType w:val="multilevel"/>
    <w:tmpl w:val="64E06CE2"/>
    <w:lvl w:ilvl="0">
      <w:start w:val="6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4">
    <w:nsid w:val="16CA02BD"/>
    <w:multiLevelType w:val="hybridMultilevel"/>
    <w:tmpl w:val="9112006A"/>
    <w:lvl w:ilvl="0" w:tplc="31D05DC6">
      <w:numFmt w:val="bullet"/>
      <w:lvlText w:val="-"/>
      <w:lvlJc w:val="left"/>
      <w:pPr>
        <w:ind w:left="6544" w:hanging="164"/>
      </w:pPr>
      <w:rPr>
        <w:rFonts w:hint="default"/>
        <w:w w:val="100"/>
      </w:rPr>
    </w:lvl>
    <w:lvl w:ilvl="1" w:tplc="D0C840A2">
      <w:numFmt w:val="bullet"/>
      <w:lvlText w:val="•"/>
      <w:lvlJc w:val="left"/>
      <w:pPr>
        <w:ind w:left="1206" w:hanging="164"/>
      </w:pPr>
      <w:rPr>
        <w:rFonts w:hint="default"/>
      </w:rPr>
    </w:lvl>
    <w:lvl w:ilvl="2" w:tplc="F3A82B7A">
      <w:numFmt w:val="bullet"/>
      <w:lvlText w:val="•"/>
      <w:lvlJc w:val="left"/>
      <w:pPr>
        <w:ind w:left="2193" w:hanging="164"/>
      </w:pPr>
      <w:rPr>
        <w:rFonts w:hint="default"/>
      </w:rPr>
    </w:lvl>
    <w:lvl w:ilvl="3" w:tplc="7654F9FC">
      <w:numFmt w:val="bullet"/>
      <w:lvlText w:val="•"/>
      <w:lvlJc w:val="left"/>
      <w:pPr>
        <w:ind w:left="3179" w:hanging="164"/>
      </w:pPr>
      <w:rPr>
        <w:rFonts w:hint="default"/>
      </w:rPr>
    </w:lvl>
    <w:lvl w:ilvl="4" w:tplc="E1C4D974">
      <w:numFmt w:val="bullet"/>
      <w:lvlText w:val="•"/>
      <w:lvlJc w:val="left"/>
      <w:pPr>
        <w:ind w:left="4166" w:hanging="164"/>
      </w:pPr>
      <w:rPr>
        <w:rFonts w:hint="default"/>
      </w:rPr>
    </w:lvl>
    <w:lvl w:ilvl="5" w:tplc="CF94EFB2">
      <w:numFmt w:val="bullet"/>
      <w:lvlText w:val="•"/>
      <w:lvlJc w:val="left"/>
      <w:pPr>
        <w:ind w:left="5153" w:hanging="164"/>
      </w:pPr>
      <w:rPr>
        <w:rFonts w:hint="default"/>
      </w:rPr>
    </w:lvl>
    <w:lvl w:ilvl="6" w:tplc="3CEC99CE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F3F238E6">
      <w:numFmt w:val="bullet"/>
      <w:lvlText w:val="•"/>
      <w:lvlJc w:val="left"/>
      <w:pPr>
        <w:ind w:left="7126" w:hanging="164"/>
      </w:pPr>
      <w:rPr>
        <w:rFonts w:hint="default"/>
      </w:rPr>
    </w:lvl>
    <w:lvl w:ilvl="8" w:tplc="3A6459D0">
      <w:numFmt w:val="bullet"/>
      <w:lvlText w:val="•"/>
      <w:lvlJc w:val="left"/>
      <w:pPr>
        <w:ind w:left="8112" w:hanging="164"/>
      </w:pPr>
      <w:rPr>
        <w:rFonts w:hint="default"/>
      </w:rPr>
    </w:lvl>
  </w:abstractNum>
  <w:abstractNum w:abstractNumId="5">
    <w:nsid w:val="1727687E"/>
    <w:multiLevelType w:val="multilevel"/>
    <w:tmpl w:val="AD5E9054"/>
    <w:lvl w:ilvl="0">
      <w:start w:val="2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6">
    <w:nsid w:val="179F761C"/>
    <w:multiLevelType w:val="hybridMultilevel"/>
    <w:tmpl w:val="E9065350"/>
    <w:lvl w:ilvl="0" w:tplc="902A2546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C6818BC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39C0C782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7D8262DC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E69A30FE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E1D082B2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6F824FB2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DAE29364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D2A6A2E8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7">
    <w:nsid w:val="19730316"/>
    <w:multiLevelType w:val="hybridMultilevel"/>
    <w:tmpl w:val="10026336"/>
    <w:lvl w:ilvl="0" w:tplc="7AE421EC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084E676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E8D02DE8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9E2C6E3C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580C3CF0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2C285E9E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261A40B2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3884912E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3048AE06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8">
    <w:nsid w:val="1F286AB6"/>
    <w:multiLevelType w:val="multilevel"/>
    <w:tmpl w:val="6FD82104"/>
    <w:lvl w:ilvl="0">
      <w:start w:val="2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9">
    <w:nsid w:val="20EF22FF"/>
    <w:multiLevelType w:val="multilevel"/>
    <w:tmpl w:val="EC9264D2"/>
    <w:lvl w:ilvl="0">
      <w:start w:val="2"/>
      <w:numFmt w:val="decimal"/>
      <w:lvlText w:val="%1"/>
      <w:lvlJc w:val="left"/>
      <w:pPr>
        <w:ind w:left="1630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630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4173" w:hanging="700"/>
      </w:pPr>
      <w:rPr>
        <w:rFonts w:hint="default"/>
      </w:rPr>
    </w:lvl>
    <w:lvl w:ilvl="4">
      <w:numFmt w:val="bullet"/>
      <w:lvlText w:val="•"/>
      <w:lvlJc w:val="left"/>
      <w:pPr>
        <w:ind w:left="5018" w:hanging="700"/>
      </w:pPr>
      <w:rPr>
        <w:rFonts w:hint="default"/>
      </w:rPr>
    </w:lvl>
    <w:lvl w:ilvl="5">
      <w:numFmt w:val="bullet"/>
      <w:lvlText w:val="•"/>
      <w:lvlJc w:val="left"/>
      <w:pPr>
        <w:ind w:left="5863" w:hanging="700"/>
      </w:pPr>
      <w:rPr>
        <w:rFonts w:hint="default"/>
      </w:rPr>
    </w:lvl>
    <w:lvl w:ilvl="6">
      <w:numFmt w:val="bullet"/>
      <w:lvlText w:val="•"/>
      <w:lvlJc w:val="left"/>
      <w:pPr>
        <w:ind w:left="6707" w:hanging="700"/>
      </w:pPr>
      <w:rPr>
        <w:rFonts w:hint="default"/>
      </w:rPr>
    </w:lvl>
    <w:lvl w:ilvl="7">
      <w:numFmt w:val="bullet"/>
      <w:lvlText w:val="•"/>
      <w:lvlJc w:val="left"/>
      <w:pPr>
        <w:ind w:left="7552" w:hanging="700"/>
      </w:pPr>
      <w:rPr>
        <w:rFonts w:hint="default"/>
      </w:rPr>
    </w:lvl>
    <w:lvl w:ilvl="8">
      <w:numFmt w:val="bullet"/>
      <w:lvlText w:val="•"/>
      <w:lvlJc w:val="left"/>
      <w:pPr>
        <w:ind w:left="8396" w:hanging="700"/>
      </w:pPr>
      <w:rPr>
        <w:rFonts w:hint="default"/>
      </w:rPr>
    </w:lvl>
  </w:abstractNum>
  <w:abstractNum w:abstractNumId="10">
    <w:nsid w:val="228F0223"/>
    <w:multiLevelType w:val="hybridMultilevel"/>
    <w:tmpl w:val="429E018C"/>
    <w:lvl w:ilvl="0" w:tplc="A3244D9A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C542B84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F6B0767C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D5F49D94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D6A407E0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6400C298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E55CAA84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312CC376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0A1899FA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11">
    <w:nsid w:val="24823C9A"/>
    <w:multiLevelType w:val="multilevel"/>
    <w:tmpl w:val="55621BF8"/>
    <w:lvl w:ilvl="0">
      <w:start w:val="2"/>
      <w:numFmt w:val="decimal"/>
      <w:lvlText w:val="%1"/>
      <w:lvlJc w:val="left"/>
      <w:pPr>
        <w:ind w:left="711" w:hanging="4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1" w:hanging="49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hint="default"/>
        <w:w w:val="100"/>
        <w:sz w:val="28"/>
      </w:rPr>
    </w:lvl>
    <w:lvl w:ilvl="3">
      <w:numFmt w:val="bullet"/>
      <w:lvlText w:val="•"/>
      <w:lvlJc w:val="left"/>
      <w:pPr>
        <w:ind w:left="2801" w:hanging="164"/>
      </w:pPr>
      <w:rPr>
        <w:rFonts w:hint="default"/>
      </w:rPr>
    </w:lvl>
    <w:lvl w:ilvl="4">
      <w:numFmt w:val="bullet"/>
      <w:lvlText w:val="•"/>
      <w:lvlJc w:val="left"/>
      <w:pPr>
        <w:ind w:left="3842" w:hanging="164"/>
      </w:pPr>
      <w:rPr>
        <w:rFonts w:hint="default"/>
      </w:rPr>
    </w:lvl>
    <w:lvl w:ilvl="5">
      <w:numFmt w:val="bullet"/>
      <w:lvlText w:val="•"/>
      <w:lvlJc w:val="left"/>
      <w:pPr>
        <w:ind w:left="4882" w:hanging="164"/>
      </w:pPr>
      <w:rPr>
        <w:rFonts w:hint="default"/>
      </w:rPr>
    </w:lvl>
    <w:lvl w:ilvl="6">
      <w:numFmt w:val="bullet"/>
      <w:lvlText w:val="•"/>
      <w:lvlJc w:val="left"/>
      <w:pPr>
        <w:ind w:left="5923" w:hanging="164"/>
      </w:pPr>
      <w:rPr>
        <w:rFonts w:hint="default"/>
      </w:rPr>
    </w:lvl>
    <w:lvl w:ilvl="7">
      <w:numFmt w:val="bullet"/>
      <w:lvlText w:val="•"/>
      <w:lvlJc w:val="left"/>
      <w:pPr>
        <w:ind w:left="6964" w:hanging="164"/>
      </w:pPr>
      <w:rPr>
        <w:rFonts w:hint="default"/>
      </w:rPr>
    </w:lvl>
    <w:lvl w:ilvl="8">
      <w:numFmt w:val="bullet"/>
      <w:lvlText w:val="•"/>
      <w:lvlJc w:val="left"/>
      <w:pPr>
        <w:ind w:left="8004" w:hanging="164"/>
      </w:pPr>
      <w:rPr>
        <w:rFonts w:hint="default"/>
      </w:rPr>
    </w:lvl>
  </w:abstractNum>
  <w:abstractNum w:abstractNumId="12">
    <w:nsid w:val="31763B72"/>
    <w:multiLevelType w:val="multilevel"/>
    <w:tmpl w:val="0AC20ABC"/>
    <w:lvl w:ilvl="0">
      <w:start w:val="5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13">
    <w:nsid w:val="32F4020A"/>
    <w:multiLevelType w:val="multilevel"/>
    <w:tmpl w:val="3A148750"/>
    <w:lvl w:ilvl="0">
      <w:start w:val="6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14">
    <w:nsid w:val="34735A20"/>
    <w:multiLevelType w:val="multilevel"/>
    <w:tmpl w:val="6D0001EE"/>
    <w:lvl w:ilvl="0">
      <w:start w:val="1"/>
      <w:numFmt w:val="decimal"/>
      <w:lvlText w:val="%1"/>
      <w:lvlJc w:val="left"/>
      <w:pPr>
        <w:ind w:left="930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30" w:hanging="70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93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hint="default"/>
        <w:w w:val="100"/>
        <w:sz w:val="28"/>
      </w:rPr>
    </w:lvl>
    <w:lvl w:ilvl="4">
      <w:numFmt w:val="bullet"/>
      <w:lvlText w:val="•"/>
      <w:lvlJc w:val="left"/>
      <w:pPr>
        <w:ind w:left="3988" w:hanging="164"/>
      </w:pPr>
      <w:rPr>
        <w:rFonts w:hint="default"/>
      </w:rPr>
    </w:lvl>
    <w:lvl w:ilvl="5">
      <w:numFmt w:val="bullet"/>
      <w:lvlText w:val="•"/>
      <w:lvlJc w:val="left"/>
      <w:pPr>
        <w:ind w:left="5004" w:hanging="164"/>
      </w:pPr>
      <w:rPr>
        <w:rFonts w:hint="default"/>
      </w:rPr>
    </w:lvl>
    <w:lvl w:ilvl="6">
      <w:numFmt w:val="bullet"/>
      <w:lvlText w:val="•"/>
      <w:lvlJc w:val="left"/>
      <w:pPr>
        <w:ind w:left="6021" w:hanging="164"/>
      </w:pPr>
      <w:rPr>
        <w:rFonts w:hint="default"/>
      </w:rPr>
    </w:lvl>
    <w:lvl w:ilvl="7">
      <w:numFmt w:val="bullet"/>
      <w:lvlText w:val="•"/>
      <w:lvlJc w:val="left"/>
      <w:pPr>
        <w:ind w:left="7037" w:hanging="164"/>
      </w:pPr>
      <w:rPr>
        <w:rFonts w:hint="default"/>
      </w:rPr>
    </w:lvl>
    <w:lvl w:ilvl="8">
      <w:numFmt w:val="bullet"/>
      <w:lvlText w:val="•"/>
      <w:lvlJc w:val="left"/>
      <w:pPr>
        <w:ind w:left="8053" w:hanging="164"/>
      </w:pPr>
      <w:rPr>
        <w:rFonts w:hint="default"/>
      </w:rPr>
    </w:lvl>
  </w:abstractNum>
  <w:abstractNum w:abstractNumId="15">
    <w:nsid w:val="35751313"/>
    <w:multiLevelType w:val="hybridMultilevel"/>
    <w:tmpl w:val="E252EF12"/>
    <w:lvl w:ilvl="0" w:tplc="4E6AB45A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5107E2A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893E8EFC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CAA49A20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416AD99E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0F38246E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0CDA6E8E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DE061464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7F847CF4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16">
    <w:nsid w:val="3890216E"/>
    <w:multiLevelType w:val="hybridMultilevel"/>
    <w:tmpl w:val="6EECEF90"/>
    <w:lvl w:ilvl="0" w:tplc="3078DAD2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05E5314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AF9A5378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9794A374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2A7083A8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2F16D86C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37A0746A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9D8A3E6A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D7346A6C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17">
    <w:nsid w:val="3960540E"/>
    <w:multiLevelType w:val="hybridMultilevel"/>
    <w:tmpl w:val="A566D9BE"/>
    <w:lvl w:ilvl="0" w:tplc="0808863C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86E9E3A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A2DC785E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43AED270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9B70C236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1960D3D8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C458DE18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BE463D6C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B1D84626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18">
    <w:nsid w:val="40401F1C"/>
    <w:multiLevelType w:val="hybridMultilevel"/>
    <w:tmpl w:val="57306198"/>
    <w:lvl w:ilvl="0" w:tplc="77B82DE2">
      <w:start w:val="1"/>
      <w:numFmt w:val="decimal"/>
      <w:lvlText w:val="%1)"/>
      <w:lvlJc w:val="left"/>
      <w:pPr>
        <w:ind w:left="1233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C544276">
      <w:numFmt w:val="bullet"/>
      <w:lvlText w:val="•"/>
      <w:lvlJc w:val="left"/>
      <w:pPr>
        <w:ind w:left="2124" w:hanging="304"/>
      </w:pPr>
      <w:rPr>
        <w:rFonts w:hint="default"/>
      </w:rPr>
    </w:lvl>
    <w:lvl w:ilvl="2" w:tplc="0B74D6BA">
      <w:numFmt w:val="bullet"/>
      <w:lvlText w:val="•"/>
      <w:lvlJc w:val="left"/>
      <w:pPr>
        <w:ind w:left="3009" w:hanging="304"/>
      </w:pPr>
      <w:rPr>
        <w:rFonts w:hint="default"/>
      </w:rPr>
    </w:lvl>
    <w:lvl w:ilvl="3" w:tplc="1FCE6838">
      <w:numFmt w:val="bullet"/>
      <w:lvlText w:val="•"/>
      <w:lvlJc w:val="left"/>
      <w:pPr>
        <w:ind w:left="3893" w:hanging="304"/>
      </w:pPr>
      <w:rPr>
        <w:rFonts w:hint="default"/>
      </w:rPr>
    </w:lvl>
    <w:lvl w:ilvl="4" w:tplc="9F9A4792">
      <w:numFmt w:val="bullet"/>
      <w:lvlText w:val="•"/>
      <w:lvlJc w:val="left"/>
      <w:pPr>
        <w:ind w:left="4778" w:hanging="304"/>
      </w:pPr>
      <w:rPr>
        <w:rFonts w:hint="default"/>
      </w:rPr>
    </w:lvl>
    <w:lvl w:ilvl="5" w:tplc="FB720968">
      <w:numFmt w:val="bullet"/>
      <w:lvlText w:val="•"/>
      <w:lvlJc w:val="left"/>
      <w:pPr>
        <w:ind w:left="5663" w:hanging="304"/>
      </w:pPr>
      <w:rPr>
        <w:rFonts w:hint="default"/>
      </w:rPr>
    </w:lvl>
    <w:lvl w:ilvl="6" w:tplc="4C4EC180">
      <w:numFmt w:val="bullet"/>
      <w:lvlText w:val="•"/>
      <w:lvlJc w:val="left"/>
      <w:pPr>
        <w:ind w:left="6547" w:hanging="304"/>
      </w:pPr>
      <w:rPr>
        <w:rFonts w:hint="default"/>
      </w:rPr>
    </w:lvl>
    <w:lvl w:ilvl="7" w:tplc="BCF6B918">
      <w:numFmt w:val="bullet"/>
      <w:lvlText w:val="•"/>
      <w:lvlJc w:val="left"/>
      <w:pPr>
        <w:ind w:left="7432" w:hanging="304"/>
      </w:pPr>
      <w:rPr>
        <w:rFonts w:hint="default"/>
      </w:rPr>
    </w:lvl>
    <w:lvl w:ilvl="8" w:tplc="3C26E21E">
      <w:numFmt w:val="bullet"/>
      <w:lvlText w:val="•"/>
      <w:lvlJc w:val="left"/>
      <w:pPr>
        <w:ind w:left="8316" w:hanging="304"/>
      </w:pPr>
      <w:rPr>
        <w:rFonts w:hint="default"/>
      </w:rPr>
    </w:lvl>
  </w:abstractNum>
  <w:abstractNum w:abstractNumId="19">
    <w:nsid w:val="42823F8B"/>
    <w:multiLevelType w:val="hybridMultilevel"/>
    <w:tmpl w:val="FD54126A"/>
    <w:lvl w:ilvl="0" w:tplc="C01464CC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color w:val="00000A"/>
        <w:w w:val="100"/>
        <w:sz w:val="28"/>
        <w:szCs w:val="28"/>
      </w:rPr>
    </w:lvl>
    <w:lvl w:ilvl="1" w:tplc="4E3602FC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F4D42430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D3060B24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B1406822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4FE8E202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E66C7BB8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BE763D8E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008A2EA8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20">
    <w:nsid w:val="48052F3E"/>
    <w:multiLevelType w:val="multilevel"/>
    <w:tmpl w:val="3C26D55C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7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21">
    <w:nsid w:val="51C77DCA"/>
    <w:multiLevelType w:val="hybridMultilevel"/>
    <w:tmpl w:val="16D2ECAC"/>
    <w:lvl w:ilvl="0" w:tplc="0D723B52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7F42922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5F54B4CE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B42693FA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64522068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A928ECF6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4CACB1EC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235840A8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DFAA4034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22">
    <w:nsid w:val="52467BF5"/>
    <w:multiLevelType w:val="multilevel"/>
    <w:tmpl w:val="DFB6CEFA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23">
    <w:nsid w:val="543F2E4A"/>
    <w:multiLevelType w:val="multilevel"/>
    <w:tmpl w:val="E208F8F0"/>
    <w:lvl w:ilvl="0">
      <w:start w:val="2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cs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221" w:hanging="9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4166" w:hanging="910"/>
      </w:pPr>
      <w:rPr>
        <w:rFonts w:hint="default"/>
      </w:rPr>
    </w:lvl>
    <w:lvl w:ilvl="5">
      <w:numFmt w:val="bullet"/>
      <w:lvlText w:val="•"/>
      <w:lvlJc w:val="left"/>
      <w:pPr>
        <w:ind w:left="5153" w:hanging="910"/>
      </w:pPr>
      <w:rPr>
        <w:rFonts w:hint="default"/>
      </w:rPr>
    </w:lvl>
    <w:lvl w:ilvl="6">
      <w:numFmt w:val="bullet"/>
      <w:lvlText w:val="•"/>
      <w:lvlJc w:val="left"/>
      <w:pPr>
        <w:ind w:left="6139" w:hanging="910"/>
      </w:pPr>
      <w:rPr>
        <w:rFonts w:hint="default"/>
      </w:rPr>
    </w:lvl>
    <w:lvl w:ilvl="7">
      <w:numFmt w:val="bullet"/>
      <w:lvlText w:val="•"/>
      <w:lvlJc w:val="left"/>
      <w:pPr>
        <w:ind w:left="7126" w:hanging="910"/>
      </w:pPr>
      <w:rPr>
        <w:rFonts w:hint="default"/>
      </w:rPr>
    </w:lvl>
    <w:lvl w:ilvl="8">
      <w:numFmt w:val="bullet"/>
      <w:lvlText w:val="•"/>
      <w:lvlJc w:val="left"/>
      <w:pPr>
        <w:ind w:left="8112" w:hanging="910"/>
      </w:pPr>
      <w:rPr>
        <w:rFonts w:hint="default"/>
      </w:rPr>
    </w:lvl>
  </w:abstractNum>
  <w:abstractNum w:abstractNumId="24">
    <w:nsid w:val="571873FE"/>
    <w:multiLevelType w:val="multilevel"/>
    <w:tmpl w:val="DA56AA22"/>
    <w:lvl w:ilvl="0">
      <w:start w:val="3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21" w:hanging="91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4166" w:hanging="910"/>
      </w:pPr>
      <w:rPr>
        <w:rFonts w:hint="default"/>
      </w:rPr>
    </w:lvl>
    <w:lvl w:ilvl="5">
      <w:numFmt w:val="bullet"/>
      <w:lvlText w:val="•"/>
      <w:lvlJc w:val="left"/>
      <w:pPr>
        <w:ind w:left="5153" w:hanging="910"/>
      </w:pPr>
      <w:rPr>
        <w:rFonts w:hint="default"/>
      </w:rPr>
    </w:lvl>
    <w:lvl w:ilvl="6">
      <w:numFmt w:val="bullet"/>
      <w:lvlText w:val="•"/>
      <w:lvlJc w:val="left"/>
      <w:pPr>
        <w:ind w:left="6139" w:hanging="910"/>
      </w:pPr>
      <w:rPr>
        <w:rFonts w:hint="default"/>
      </w:rPr>
    </w:lvl>
    <w:lvl w:ilvl="7">
      <w:numFmt w:val="bullet"/>
      <w:lvlText w:val="•"/>
      <w:lvlJc w:val="left"/>
      <w:pPr>
        <w:ind w:left="7126" w:hanging="910"/>
      </w:pPr>
      <w:rPr>
        <w:rFonts w:hint="default"/>
      </w:rPr>
    </w:lvl>
    <w:lvl w:ilvl="8">
      <w:numFmt w:val="bullet"/>
      <w:lvlText w:val="•"/>
      <w:lvlJc w:val="left"/>
      <w:pPr>
        <w:ind w:left="8112" w:hanging="910"/>
      </w:pPr>
      <w:rPr>
        <w:rFonts w:hint="default"/>
      </w:rPr>
    </w:lvl>
  </w:abstractNum>
  <w:abstractNum w:abstractNumId="25">
    <w:nsid w:val="578961A4"/>
    <w:multiLevelType w:val="multilevel"/>
    <w:tmpl w:val="58BA5952"/>
    <w:lvl w:ilvl="0">
      <w:start w:val="2"/>
      <w:numFmt w:val="decimal"/>
      <w:lvlText w:val="%1"/>
      <w:lvlJc w:val="left"/>
      <w:pPr>
        <w:ind w:left="1629" w:hanging="70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629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9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4159" w:hanging="700"/>
      </w:pPr>
      <w:rPr>
        <w:rFonts w:hint="default"/>
      </w:rPr>
    </w:lvl>
    <w:lvl w:ilvl="4">
      <w:numFmt w:val="bullet"/>
      <w:lvlText w:val="•"/>
      <w:lvlJc w:val="left"/>
      <w:pPr>
        <w:ind w:left="5006" w:hanging="700"/>
      </w:pPr>
      <w:rPr>
        <w:rFonts w:hint="default"/>
      </w:rPr>
    </w:lvl>
    <w:lvl w:ilvl="5">
      <w:numFmt w:val="bullet"/>
      <w:lvlText w:val="•"/>
      <w:lvlJc w:val="left"/>
      <w:pPr>
        <w:ind w:left="5853" w:hanging="700"/>
      </w:pPr>
      <w:rPr>
        <w:rFonts w:hint="default"/>
      </w:rPr>
    </w:lvl>
    <w:lvl w:ilvl="6">
      <w:numFmt w:val="bullet"/>
      <w:lvlText w:val="•"/>
      <w:lvlJc w:val="left"/>
      <w:pPr>
        <w:ind w:left="6699" w:hanging="700"/>
      </w:pPr>
      <w:rPr>
        <w:rFonts w:hint="default"/>
      </w:rPr>
    </w:lvl>
    <w:lvl w:ilvl="7">
      <w:numFmt w:val="bullet"/>
      <w:lvlText w:val="•"/>
      <w:lvlJc w:val="left"/>
      <w:pPr>
        <w:ind w:left="7546" w:hanging="700"/>
      </w:pPr>
      <w:rPr>
        <w:rFonts w:hint="default"/>
      </w:rPr>
    </w:lvl>
    <w:lvl w:ilvl="8">
      <w:numFmt w:val="bullet"/>
      <w:lvlText w:val="•"/>
      <w:lvlJc w:val="left"/>
      <w:pPr>
        <w:ind w:left="8392" w:hanging="700"/>
      </w:pPr>
      <w:rPr>
        <w:rFonts w:hint="default"/>
      </w:rPr>
    </w:lvl>
  </w:abstractNum>
  <w:abstractNum w:abstractNumId="26">
    <w:nsid w:val="57B4660F"/>
    <w:multiLevelType w:val="hybridMultilevel"/>
    <w:tmpl w:val="20E419CC"/>
    <w:lvl w:ilvl="0" w:tplc="0582CE22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5820148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983003AE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6456A794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55144A78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50C03816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074EABC2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CE7280EC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801AC776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27">
    <w:nsid w:val="58AF6D67"/>
    <w:multiLevelType w:val="hybridMultilevel"/>
    <w:tmpl w:val="9D1A6596"/>
    <w:lvl w:ilvl="0" w:tplc="9CD89668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EEAE1FE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8E9EEA20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79D8D6D6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60180DDE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3F668036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FBF23C3A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D69C98C0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A4889098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28">
    <w:nsid w:val="592B7CEE"/>
    <w:multiLevelType w:val="multilevel"/>
    <w:tmpl w:val="0CC64AEC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29">
    <w:nsid w:val="59E02354"/>
    <w:multiLevelType w:val="multilevel"/>
    <w:tmpl w:val="C4B8624A"/>
    <w:lvl w:ilvl="0">
      <w:start w:val="5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0">
    <w:nsid w:val="5B5510E1"/>
    <w:multiLevelType w:val="multilevel"/>
    <w:tmpl w:val="0A26A3A4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31">
    <w:nsid w:val="5D461FE6"/>
    <w:multiLevelType w:val="hybridMultilevel"/>
    <w:tmpl w:val="E8CC570A"/>
    <w:lvl w:ilvl="0" w:tplc="76F88B3A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B3C8398">
      <w:numFmt w:val="bullet"/>
      <w:lvlText w:val="•"/>
      <w:lvlJc w:val="left"/>
      <w:pPr>
        <w:ind w:left="1206" w:hanging="304"/>
      </w:pPr>
      <w:rPr>
        <w:rFonts w:hint="default"/>
      </w:rPr>
    </w:lvl>
    <w:lvl w:ilvl="2" w:tplc="D1BCAC64">
      <w:numFmt w:val="bullet"/>
      <w:lvlText w:val="•"/>
      <w:lvlJc w:val="left"/>
      <w:pPr>
        <w:ind w:left="2193" w:hanging="304"/>
      </w:pPr>
      <w:rPr>
        <w:rFonts w:hint="default"/>
      </w:rPr>
    </w:lvl>
    <w:lvl w:ilvl="3" w:tplc="0C28AC08">
      <w:numFmt w:val="bullet"/>
      <w:lvlText w:val="•"/>
      <w:lvlJc w:val="left"/>
      <w:pPr>
        <w:ind w:left="3179" w:hanging="304"/>
      </w:pPr>
      <w:rPr>
        <w:rFonts w:hint="default"/>
      </w:rPr>
    </w:lvl>
    <w:lvl w:ilvl="4" w:tplc="1D104476">
      <w:numFmt w:val="bullet"/>
      <w:lvlText w:val="•"/>
      <w:lvlJc w:val="left"/>
      <w:pPr>
        <w:ind w:left="4166" w:hanging="304"/>
      </w:pPr>
      <w:rPr>
        <w:rFonts w:hint="default"/>
      </w:rPr>
    </w:lvl>
    <w:lvl w:ilvl="5" w:tplc="F02C4782">
      <w:numFmt w:val="bullet"/>
      <w:lvlText w:val="•"/>
      <w:lvlJc w:val="left"/>
      <w:pPr>
        <w:ind w:left="5153" w:hanging="304"/>
      </w:pPr>
      <w:rPr>
        <w:rFonts w:hint="default"/>
      </w:rPr>
    </w:lvl>
    <w:lvl w:ilvl="6" w:tplc="9B2081E6">
      <w:numFmt w:val="bullet"/>
      <w:lvlText w:val="•"/>
      <w:lvlJc w:val="left"/>
      <w:pPr>
        <w:ind w:left="6139" w:hanging="304"/>
      </w:pPr>
      <w:rPr>
        <w:rFonts w:hint="default"/>
      </w:rPr>
    </w:lvl>
    <w:lvl w:ilvl="7" w:tplc="F4C2479A">
      <w:numFmt w:val="bullet"/>
      <w:lvlText w:val="•"/>
      <w:lvlJc w:val="left"/>
      <w:pPr>
        <w:ind w:left="7126" w:hanging="304"/>
      </w:pPr>
      <w:rPr>
        <w:rFonts w:hint="default"/>
      </w:rPr>
    </w:lvl>
    <w:lvl w:ilvl="8" w:tplc="2DD0E966">
      <w:numFmt w:val="bullet"/>
      <w:lvlText w:val="•"/>
      <w:lvlJc w:val="left"/>
      <w:pPr>
        <w:ind w:left="8112" w:hanging="304"/>
      </w:pPr>
      <w:rPr>
        <w:rFonts w:hint="default"/>
      </w:rPr>
    </w:lvl>
  </w:abstractNum>
  <w:abstractNum w:abstractNumId="32">
    <w:nsid w:val="5F1B67A2"/>
    <w:multiLevelType w:val="hybridMultilevel"/>
    <w:tmpl w:val="0F1C11AC"/>
    <w:lvl w:ilvl="0" w:tplc="4218E238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0862FEB4">
      <w:numFmt w:val="bullet"/>
      <w:lvlText w:val="•"/>
      <w:lvlJc w:val="left"/>
      <w:pPr>
        <w:ind w:left="1206" w:hanging="164"/>
      </w:pPr>
      <w:rPr>
        <w:rFonts w:hint="default"/>
      </w:rPr>
    </w:lvl>
    <w:lvl w:ilvl="2" w:tplc="F56236BC">
      <w:numFmt w:val="bullet"/>
      <w:lvlText w:val="•"/>
      <w:lvlJc w:val="left"/>
      <w:pPr>
        <w:ind w:left="2193" w:hanging="164"/>
      </w:pPr>
      <w:rPr>
        <w:rFonts w:hint="default"/>
      </w:rPr>
    </w:lvl>
    <w:lvl w:ilvl="3" w:tplc="31D07420">
      <w:numFmt w:val="bullet"/>
      <w:lvlText w:val="•"/>
      <w:lvlJc w:val="left"/>
      <w:pPr>
        <w:ind w:left="3179" w:hanging="164"/>
      </w:pPr>
      <w:rPr>
        <w:rFonts w:hint="default"/>
      </w:rPr>
    </w:lvl>
    <w:lvl w:ilvl="4" w:tplc="7C66FB70">
      <w:numFmt w:val="bullet"/>
      <w:lvlText w:val="•"/>
      <w:lvlJc w:val="left"/>
      <w:pPr>
        <w:ind w:left="4166" w:hanging="164"/>
      </w:pPr>
      <w:rPr>
        <w:rFonts w:hint="default"/>
      </w:rPr>
    </w:lvl>
    <w:lvl w:ilvl="5" w:tplc="ABFA23B8">
      <w:numFmt w:val="bullet"/>
      <w:lvlText w:val="•"/>
      <w:lvlJc w:val="left"/>
      <w:pPr>
        <w:ind w:left="5153" w:hanging="164"/>
      </w:pPr>
      <w:rPr>
        <w:rFonts w:hint="default"/>
      </w:rPr>
    </w:lvl>
    <w:lvl w:ilvl="6" w:tplc="C20CE720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482C0C76">
      <w:numFmt w:val="bullet"/>
      <w:lvlText w:val="•"/>
      <w:lvlJc w:val="left"/>
      <w:pPr>
        <w:ind w:left="7126" w:hanging="164"/>
      </w:pPr>
      <w:rPr>
        <w:rFonts w:hint="default"/>
      </w:rPr>
    </w:lvl>
    <w:lvl w:ilvl="8" w:tplc="776251A8">
      <w:numFmt w:val="bullet"/>
      <w:lvlText w:val="•"/>
      <w:lvlJc w:val="left"/>
      <w:pPr>
        <w:ind w:left="8112" w:hanging="164"/>
      </w:pPr>
      <w:rPr>
        <w:rFonts w:hint="default"/>
      </w:rPr>
    </w:lvl>
  </w:abstractNum>
  <w:abstractNum w:abstractNumId="33">
    <w:nsid w:val="5F910A50"/>
    <w:multiLevelType w:val="multilevel"/>
    <w:tmpl w:val="79CE7050"/>
    <w:lvl w:ilvl="0">
      <w:start w:val="2"/>
      <w:numFmt w:val="decimal"/>
      <w:lvlText w:val="%1"/>
      <w:lvlJc w:val="left"/>
      <w:pPr>
        <w:ind w:left="221" w:hanging="649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21" w:hanging="64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hint="default"/>
        <w:w w:val="100"/>
        <w:sz w:val="28"/>
      </w:rPr>
    </w:lvl>
    <w:lvl w:ilvl="3">
      <w:numFmt w:val="bullet"/>
      <w:lvlText w:val="•"/>
      <w:lvlJc w:val="left"/>
      <w:pPr>
        <w:ind w:left="3179" w:hanging="164"/>
      </w:pPr>
      <w:rPr>
        <w:rFonts w:hint="default"/>
      </w:rPr>
    </w:lvl>
    <w:lvl w:ilvl="4">
      <w:numFmt w:val="bullet"/>
      <w:lvlText w:val="•"/>
      <w:lvlJc w:val="left"/>
      <w:pPr>
        <w:ind w:left="4166" w:hanging="164"/>
      </w:pPr>
      <w:rPr>
        <w:rFonts w:hint="default"/>
      </w:rPr>
    </w:lvl>
    <w:lvl w:ilvl="5">
      <w:numFmt w:val="bullet"/>
      <w:lvlText w:val="•"/>
      <w:lvlJc w:val="left"/>
      <w:pPr>
        <w:ind w:left="5153" w:hanging="164"/>
      </w:pPr>
      <w:rPr>
        <w:rFonts w:hint="default"/>
      </w:rPr>
    </w:lvl>
    <w:lvl w:ilvl="6">
      <w:numFmt w:val="bullet"/>
      <w:lvlText w:val="•"/>
      <w:lvlJc w:val="left"/>
      <w:pPr>
        <w:ind w:left="6139" w:hanging="164"/>
      </w:pPr>
      <w:rPr>
        <w:rFonts w:hint="default"/>
      </w:rPr>
    </w:lvl>
    <w:lvl w:ilvl="7">
      <w:numFmt w:val="bullet"/>
      <w:lvlText w:val="•"/>
      <w:lvlJc w:val="left"/>
      <w:pPr>
        <w:ind w:left="7126" w:hanging="164"/>
      </w:pPr>
      <w:rPr>
        <w:rFonts w:hint="default"/>
      </w:rPr>
    </w:lvl>
    <w:lvl w:ilvl="8">
      <w:numFmt w:val="bullet"/>
      <w:lvlText w:val="•"/>
      <w:lvlJc w:val="left"/>
      <w:pPr>
        <w:ind w:left="8112" w:hanging="164"/>
      </w:pPr>
      <w:rPr>
        <w:rFonts w:hint="default"/>
      </w:rPr>
    </w:lvl>
  </w:abstractNum>
  <w:abstractNum w:abstractNumId="34">
    <w:nsid w:val="621871D9"/>
    <w:multiLevelType w:val="multilevel"/>
    <w:tmpl w:val="5BA8B348"/>
    <w:lvl w:ilvl="0">
      <w:start w:val="4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5">
    <w:nsid w:val="626F034D"/>
    <w:multiLevelType w:val="multilevel"/>
    <w:tmpl w:val="7E70101E"/>
    <w:lvl w:ilvl="0">
      <w:start w:val="3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6">
    <w:nsid w:val="62941121"/>
    <w:multiLevelType w:val="multilevel"/>
    <w:tmpl w:val="8D6AB1A0"/>
    <w:lvl w:ilvl="0">
      <w:start w:val="6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0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7">
    <w:nsid w:val="62FB7B73"/>
    <w:multiLevelType w:val="multilevel"/>
    <w:tmpl w:val="F496A6B4"/>
    <w:lvl w:ilvl="0">
      <w:start w:val="4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38">
    <w:nsid w:val="6362046A"/>
    <w:multiLevelType w:val="multilevel"/>
    <w:tmpl w:val="B7BC4DEC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39">
    <w:nsid w:val="68C1011A"/>
    <w:multiLevelType w:val="multilevel"/>
    <w:tmpl w:val="EF866B0C"/>
    <w:lvl w:ilvl="0">
      <w:start w:val="6"/>
      <w:numFmt w:val="decimal"/>
      <w:lvlText w:val="%1"/>
      <w:lvlJc w:val="left"/>
      <w:pPr>
        <w:ind w:left="221" w:hanging="7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221" w:hanging="7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7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70"/>
      </w:pPr>
      <w:rPr>
        <w:rFonts w:hint="default"/>
      </w:rPr>
    </w:lvl>
    <w:lvl w:ilvl="4">
      <w:numFmt w:val="bullet"/>
      <w:lvlText w:val="•"/>
      <w:lvlJc w:val="left"/>
      <w:pPr>
        <w:ind w:left="4166" w:hanging="770"/>
      </w:pPr>
      <w:rPr>
        <w:rFonts w:hint="default"/>
      </w:rPr>
    </w:lvl>
    <w:lvl w:ilvl="5">
      <w:numFmt w:val="bullet"/>
      <w:lvlText w:val="•"/>
      <w:lvlJc w:val="left"/>
      <w:pPr>
        <w:ind w:left="5153" w:hanging="770"/>
      </w:pPr>
      <w:rPr>
        <w:rFonts w:hint="default"/>
      </w:rPr>
    </w:lvl>
    <w:lvl w:ilvl="6">
      <w:numFmt w:val="bullet"/>
      <w:lvlText w:val="•"/>
      <w:lvlJc w:val="left"/>
      <w:pPr>
        <w:ind w:left="6139" w:hanging="770"/>
      </w:pPr>
      <w:rPr>
        <w:rFonts w:hint="default"/>
      </w:rPr>
    </w:lvl>
    <w:lvl w:ilvl="7">
      <w:numFmt w:val="bullet"/>
      <w:lvlText w:val="•"/>
      <w:lvlJc w:val="left"/>
      <w:pPr>
        <w:ind w:left="7126" w:hanging="770"/>
      </w:pPr>
      <w:rPr>
        <w:rFonts w:hint="default"/>
      </w:rPr>
    </w:lvl>
    <w:lvl w:ilvl="8">
      <w:numFmt w:val="bullet"/>
      <w:lvlText w:val="•"/>
      <w:lvlJc w:val="left"/>
      <w:pPr>
        <w:ind w:left="8112" w:hanging="770"/>
      </w:pPr>
      <w:rPr>
        <w:rFonts w:hint="default"/>
      </w:rPr>
    </w:lvl>
  </w:abstractNum>
  <w:abstractNum w:abstractNumId="40">
    <w:nsid w:val="6B305A7C"/>
    <w:multiLevelType w:val="multilevel"/>
    <w:tmpl w:val="89A87BFC"/>
    <w:lvl w:ilvl="0">
      <w:start w:val="1"/>
      <w:numFmt w:val="decimal"/>
      <w:lvlText w:val="%1"/>
      <w:lvlJc w:val="left"/>
      <w:pPr>
        <w:ind w:left="221" w:hanging="7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221" w:hanging="7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700"/>
      </w:pPr>
      <w:rPr>
        <w:rFonts w:hint="default"/>
      </w:rPr>
    </w:lvl>
    <w:lvl w:ilvl="4">
      <w:numFmt w:val="bullet"/>
      <w:lvlText w:val="•"/>
      <w:lvlJc w:val="left"/>
      <w:pPr>
        <w:ind w:left="4166" w:hanging="700"/>
      </w:pPr>
      <w:rPr>
        <w:rFonts w:hint="default"/>
      </w:rPr>
    </w:lvl>
    <w:lvl w:ilvl="5">
      <w:numFmt w:val="bullet"/>
      <w:lvlText w:val="•"/>
      <w:lvlJc w:val="left"/>
      <w:pPr>
        <w:ind w:left="5153" w:hanging="700"/>
      </w:pPr>
      <w:rPr>
        <w:rFonts w:hint="default"/>
      </w:rPr>
    </w:lvl>
    <w:lvl w:ilvl="6">
      <w:numFmt w:val="bullet"/>
      <w:lvlText w:val="•"/>
      <w:lvlJc w:val="left"/>
      <w:pPr>
        <w:ind w:left="6139" w:hanging="700"/>
      </w:pPr>
      <w:rPr>
        <w:rFonts w:hint="default"/>
      </w:rPr>
    </w:lvl>
    <w:lvl w:ilvl="7">
      <w:numFmt w:val="bullet"/>
      <w:lvlText w:val="•"/>
      <w:lvlJc w:val="left"/>
      <w:pPr>
        <w:ind w:left="7126" w:hanging="700"/>
      </w:pPr>
      <w:rPr>
        <w:rFonts w:hint="default"/>
      </w:rPr>
    </w:lvl>
    <w:lvl w:ilvl="8">
      <w:numFmt w:val="bullet"/>
      <w:lvlText w:val="•"/>
      <w:lvlJc w:val="left"/>
      <w:pPr>
        <w:ind w:left="8112" w:hanging="700"/>
      </w:pPr>
      <w:rPr>
        <w:rFonts w:hint="default"/>
      </w:rPr>
    </w:lvl>
  </w:abstractNum>
  <w:abstractNum w:abstractNumId="41">
    <w:nsid w:val="6DE41099"/>
    <w:multiLevelType w:val="hybridMultilevel"/>
    <w:tmpl w:val="CE8C85FC"/>
    <w:lvl w:ilvl="0" w:tplc="8242A304">
      <w:start w:val="1"/>
      <w:numFmt w:val="decimal"/>
      <w:lvlText w:val="%1)"/>
      <w:lvlJc w:val="left"/>
      <w:pPr>
        <w:ind w:left="1233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F9EDA96">
      <w:numFmt w:val="bullet"/>
      <w:lvlText w:val="•"/>
      <w:lvlJc w:val="left"/>
      <w:pPr>
        <w:ind w:left="2124" w:hanging="304"/>
      </w:pPr>
      <w:rPr>
        <w:rFonts w:hint="default"/>
      </w:rPr>
    </w:lvl>
    <w:lvl w:ilvl="2" w:tplc="34E81E98">
      <w:numFmt w:val="bullet"/>
      <w:lvlText w:val="•"/>
      <w:lvlJc w:val="left"/>
      <w:pPr>
        <w:ind w:left="3009" w:hanging="304"/>
      </w:pPr>
      <w:rPr>
        <w:rFonts w:hint="default"/>
      </w:rPr>
    </w:lvl>
    <w:lvl w:ilvl="3" w:tplc="FCC8477E">
      <w:numFmt w:val="bullet"/>
      <w:lvlText w:val="•"/>
      <w:lvlJc w:val="left"/>
      <w:pPr>
        <w:ind w:left="3893" w:hanging="304"/>
      </w:pPr>
      <w:rPr>
        <w:rFonts w:hint="default"/>
      </w:rPr>
    </w:lvl>
    <w:lvl w:ilvl="4" w:tplc="207EE988">
      <w:numFmt w:val="bullet"/>
      <w:lvlText w:val="•"/>
      <w:lvlJc w:val="left"/>
      <w:pPr>
        <w:ind w:left="4778" w:hanging="304"/>
      </w:pPr>
      <w:rPr>
        <w:rFonts w:hint="default"/>
      </w:rPr>
    </w:lvl>
    <w:lvl w:ilvl="5" w:tplc="B5004B92">
      <w:numFmt w:val="bullet"/>
      <w:lvlText w:val="•"/>
      <w:lvlJc w:val="left"/>
      <w:pPr>
        <w:ind w:left="5663" w:hanging="304"/>
      </w:pPr>
      <w:rPr>
        <w:rFonts w:hint="default"/>
      </w:rPr>
    </w:lvl>
    <w:lvl w:ilvl="6" w:tplc="77AEB5F0">
      <w:numFmt w:val="bullet"/>
      <w:lvlText w:val="•"/>
      <w:lvlJc w:val="left"/>
      <w:pPr>
        <w:ind w:left="6547" w:hanging="304"/>
      </w:pPr>
      <w:rPr>
        <w:rFonts w:hint="default"/>
      </w:rPr>
    </w:lvl>
    <w:lvl w:ilvl="7" w:tplc="6EAC4ED6">
      <w:numFmt w:val="bullet"/>
      <w:lvlText w:val="•"/>
      <w:lvlJc w:val="left"/>
      <w:pPr>
        <w:ind w:left="7432" w:hanging="304"/>
      </w:pPr>
      <w:rPr>
        <w:rFonts w:hint="default"/>
      </w:rPr>
    </w:lvl>
    <w:lvl w:ilvl="8" w:tplc="E1785192">
      <w:numFmt w:val="bullet"/>
      <w:lvlText w:val="•"/>
      <w:lvlJc w:val="left"/>
      <w:pPr>
        <w:ind w:left="8316" w:hanging="304"/>
      </w:pPr>
      <w:rPr>
        <w:rFonts w:hint="default"/>
      </w:rPr>
    </w:lvl>
  </w:abstractNum>
  <w:abstractNum w:abstractNumId="42">
    <w:nsid w:val="750C16D5"/>
    <w:multiLevelType w:val="multilevel"/>
    <w:tmpl w:val="C3923EFC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20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abstractNum w:abstractNumId="43">
    <w:nsid w:val="77234928"/>
    <w:multiLevelType w:val="hybridMultilevel"/>
    <w:tmpl w:val="B16E77BE"/>
    <w:lvl w:ilvl="0" w:tplc="546E8E08">
      <w:start w:val="1"/>
      <w:numFmt w:val="decimal"/>
      <w:lvlText w:val="%1)"/>
      <w:lvlJc w:val="left"/>
      <w:pPr>
        <w:ind w:left="1924" w:hanging="3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346E716">
      <w:numFmt w:val="bullet"/>
      <w:lvlText w:val="•"/>
      <w:lvlJc w:val="left"/>
      <w:pPr>
        <w:ind w:left="2909" w:hanging="304"/>
      </w:pPr>
      <w:rPr>
        <w:rFonts w:hint="default"/>
      </w:rPr>
    </w:lvl>
    <w:lvl w:ilvl="2" w:tplc="C5F82D50">
      <w:numFmt w:val="bullet"/>
      <w:lvlText w:val="•"/>
      <w:lvlJc w:val="left"/>
      <w:pPr>
        <w:ind w:left="3896" w:hanging="304"/>
      </w:pPr>
      <w:rPr>
        <w:rFonts w:hint="default"/>
      </w:rPr>
    </w:lvl>
    <w:lvl w:ilvl="3" w:tplc="A6186932">
      <w:numFmt w:val="bullet"/>
      <w:lvlText w:val="•"/>
      <w:lvlJc w:val="left"/>
      <w:pPr>
        <w:ind w:left="4882" w:hanging="304"/>
      </w:pPr>
      <w:rPr>
        <w:rFonts w:hint="default"/>
      </w:rPr>
    </w:lvl>
    <w:lvl w:ilvl="4" w:tplc="FB1C1F28">
      <w:numFmt w:val="bullet"/>
      <w:lvlText w:val="•"/>
      <w:lvlJc w:val="left"/>
      <w:pPr>
        <w:ind w:left="5869" w:hanging="304"/>
      </w:pPr>
      <w:rPr>
        <w:rFonts w:hint="default"/>
      </w:rPr>
    </w:lvl>
    <w:lvl w:ilvl="5" w:tplc="97CE2206">
      <w:numFmt w:val="bullet"/>
      <w:lvlText w:val="•"/>
      <w:lvlJc w:val="left"/>
      <w:pPr>
        <w:ind w:left="6856" w:hanging="304"/>
      </w:pPr>
      <w:rPr>
        <w:rFonts w:hint="default"/>
      </w:rPr>
    </w:lvl>
    <w:lvl w:ilvl="6" w:tplc="902A0EB4">
      <w:numFmt w:val="bullet"/>
      <w:lvlText w:val="•"/>
      <w:lvlJc w:val="left"/>
      <w:pPr>
        <w:ind w:left="7842" w:hanging="304"/>
      </w:pPr>
      <w:rPr>
        <w:rFonts w:hint="default"/>
      </w:rPr>
    </w:lvl>
    <w:lvl w:ilvl="7" w:tplc="5978AED4">
      <w:numFmt w:val="bullet"/>
      <w:lvlText w:val="•"/>
      <w:lvlJc w:val="left"/>
      <w:pPr>
        <w:ind w:left="8829" w:hanging="304"/>
      </w:pPr>
      <w:rPr>
        <w:rFonts w:hint="default"/>
      </w:rPr>
    </w:lvl>
    <w:lvl w:ilvl="8" w:tplc="97E84780">
      <w:numFmt w:val="bullet"/>
      <w:lvlText w:val="•"/>
      <w:lvlJc w:val="left"/>
      <w:pPr>
        <w:ind w:left="9815" w:hanging="304"/>
      </w:pPr>
      <w:rPr>
        <w:rFonts w:hint="default"/>
      </w:rPr>
    </w:lvl>
  </w:abstractNum>
  <w:abstractNum w:abstractNumId="44">
    <w:nsid w:val="776C2D5A"/>
    <w:multiLevelType w:val="multilevel"/>
    <w:tmpl w:val="A87E909A"/>
    <w:lvl w:ilvl="0">
      <w:start w:val="2"/>
      <w:numFmt w:val="decimal"/>
      <w:lvlText w:val="%1"/>
      <w:lvlJc w:val="left"/>
      <w:pPr>
        <w:ind w:left="221" w:hanging="84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221" w:hanging="84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179" w:hanging="840"/>
      </w:pPr>
      <w:rPr>
        <w:rFonts w:hint="default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</w:rPr>
    </w:lvl>
    <w:lvl w:ilvl="5">
      <w:numFmt w:val="bullet"/>
      <w:lvlText w:val="•"/>
      <w:lvlJc w:val="left"/>
      <w:pPr>
        <w:ind w:left="5153" w:hanging="840"/>
      </w:pPr>
      <w:rPr>
        <w:rFonts w:hint="default"/>
      </w:rPr>
    </w:lvl>
    <w:lvl w:ilvl="6">
      <w:numFmt w:val="bullet"/>
      <w:lvlText w:val="•"/>
      <w:lvlJc w:val="left"/>
      <w:pPr>
        <w:ind w:left="6139" w:hanging="840"/>
      </w:pPr>
      <w:rPr>
        <w:rFonts w:hint="default"/>
      </w:rPr>
    </w:lvl>
    <w:lvl w:ilvl="7">
      <w:numFmt w:val="bullet"/>
      <w:lvlText w:val="•"/>
      <w:lvlJc w:val="left"/>
      <w:pPr>
        <w:ind w:left="7126" w:hanging="840"/>
      </w:pPr>
      <w:rPr>
        <w:rFonts w:hint="default"/>
      </w:rPr>
    </w:lvl>
    <w:lvl w:ilvl="8">
      <w:numFmt w:val="bullet"/>
      <w:lvlText w:val="•"/>
      <w:lvlJc w:val="left"/>
      <w:pPr>
        <w:ind w:left="8112" w:hanging="840"/>
      </w:pPr>
      <w:rPr>
        <w:rFonts w:hint="default"/>
      </w:rPr>
    </w:lvl>
  </w:abstractNum>
  <w:num w:numId="1">
    <w:abstractNumId w:val="32"/>
  </w:num>
  <w:num w:numId="2">
    <w:abstractNumId w:val="2"/>
  </w:num>
  <w:num w:numId="3">
    <w:abstractNumId w:val="36"/>
  </w:num>
  <w:num w:numId="4">
    <w:abstractNumId w:val="39"/>
  </w:num>
  <w:num w:numId="5">
    <w:abstractNumId w:val="13"/>
  </w:num>
  <w:num w:numId="6">
    <w:abstractNumId w:val="16"/>
  </w:num>
  <w:num w:numId="7">
    <w:abstractNumId w:val="3"/>
  </w:num>
  <w:num w:numId="8">
    <w:abstractNumId w:val="21"/>
  </w:num>
  <w:num w:numId="9">
    <w:abstractNumId w:val="15"/>
  </w:num>
  <w:num w:numId="10">
    <w:abstractNumId w:val="0"/>
  </w:num>
  <w:num w:numId="11">
    <w:abstractNumId w:val="10"/>
  </w:num>
  <w:num w:numId="12">
    <w:abstractNumId w:val="29"/>
  </w:num>
  <w:num w:numId="13">
    <w:abstractNumId w:val="1"/>
  </w:num>
  <w:num w:numId="14">
    <w:abstractNumId w:val="12"/>
  </w:num>
  <w:num w:numId="15">
    <w:abstractNumId w:val="34"/>
  </w:num>
  <w:num w:numId="16">
    <w:abstractNumId w:val="37"/>
  </w:num>
  <w:num w:numId="17">
    <w:abstractNumId w:val="18"/>
  </w:num>
  <w:num w:numId="18">
    <w:abstractNumId w:val="27"/>
  </w:num>
  <w:num w:numId="19">
    <w:abstractNumId w:val="35"/>
  </w:num>
  <w:num w:numId="20">
    <w:abstractNumId w:val="41"/>
  </w:num>
  <w:num w:numId="21">
    <w:abstractNumId w:val="24"/>
  </w:num>
  <w:num w:numId="22">
    <w:abstractNumId w:val="31"/>
  </w:num>
  <w:num w:numId="23">
    <w:abstractNumId w:val="20"/>
  </w:num>
  <w:num w:numId="24">
    <w:abstractNumId w:val="28"/>
  </w:num>
  <w:num w:numId="25">
    <w:abstractNumId w:val="44"/>
  </w:num>
  <w:num w:numId="26">
    <w:abstractNumId w:val="14"/>
  </w:num>
  <w:num w:numId="27">
    <w:abstractNumId w:val="30"/>
  </w:num>
  <w:num w:numId="28">
    <w:abstractNumId w:val="42"/>
  </w:num>
  <w:num w:numId="29">
    <w:abstractNumId w:val="22"/>
  </w:num>
  <w:num w:numId="30">
    <w:abstractNumId w:val="33"/>
  </w:num>
  <w:num w:numId="31">
    <w:abstractNumId w:val="11"/>
  </w:num>
  <w:num w:numId="32">
    <w:abstractNumId w:val="38"/>
  </w:num>
  <w:num w:numId="33">
    <w:abstractNumId w:val="7"/>
  </w:num>
  <w:num w:numId="34">
    <w:abstractNumId w:val="26"/>
  </w:num>
  <w:num w:numId="35">
    <w:abstractNumId w:val="25"/>
  </w:num>
  <w:num w:numId="36">
    <w:abstractNumId w:val="43"/>
  </w:num>
  <w:num w:numId="37">
    <w:abstractNumId w:val="17"/>
  </w:num>
  <w:num w:numId="38">
    <w:abstractNumId w:val="23"/>
  </w:num>
  <w:num w:numId="39">
    <w:abstractNumId w:val="8"/>
  </w:num>
  <w:num w:numId="40">
    <w:abstractNumId w:val="6"/>
  </w:num>
  <w:num w:numId="41">
    <w:abstractNumId w:val="9"/>
  </w:num>
  <w:num w:numId="42">
    <w:abstractNumId w:val="5"/>
  </w:num>
  <w:num w:numId="43">
    <w:abstractNumId w:val="19"/>
  </w:num>
  <w:num w:numId="44">
    <w:abstractNumId w:val="4"/>
  </w:num>
  <w:num w:numId="45">
    <w:abstractNumId w:val="40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225"/>
    <w:rsid w:val="00003D2E"/>
    <w:rsid w:val="00005751"/>
    <w:rsid w:val="00005D31"/>
    <w:rsid w:val="00006514"/>
    <w:rsid w:val="0001354C"/>
    <w:rsid w:val="0001708B"/>
    <w:rsid w:val="00020329"/>
    <w:rsid w:val="00023715"/>
    <w:rsid w:val="000305D7"/>
    <w:rsid w:val="00052050"/>
    <w:rsid w:val="000551F2"/>
    <w:rsid w:val="000662C7"/>
    <w:rsid w:val="00072B8B"/>
    <w:rsid w:val="00076662"/>
    <w:rsid w:val="0007751A"/>
    <w:rsid w:val="00080BA6"/>
    <w:rsid w:val="000822C2"/>
    <w:rsid w:val="00086BE8"/>
    <w:rsid w:val="00090F00"/>
    <w:rsid w:val="000A7B88"/>
    <w:rsid w:val="000B6C0C"/>
    <w:rsid w:val="000B7D02"/>
    <w:rsid w:val="000D13DE"/>
    <w:rsid w:val="000D3462"/>
    <w:rsid w:val="000D50D0"/>
    <w:rsid w:val="000D74CA"/>
    <w:rsid w:val="000E1072"/>
    <w:rsid w:val="000E534F"/>
    <w:rsid w:val="000E590B"/>
    <w:rsid w:val="000E7320"/>
    <w:rsid w:val="000F313C"/>
    <w:rsid w:val="000F329B"/>
    <w:rsid w:val="000F3E37"/>
    <w:rsid w:val="0010121A"/>
    <w:rsid w:val="001058D4"/>
    <w:rsid w:val="00115772"/>
    <w:rsid w:val="00116ACC"/>
    <w:rsid w:val="001174B7"/>
    <w:rsid w:val="001200AA"/>
    <w:rsid w:val="00127354"/>
    <w:rsid w:val="001365F9"/>
    <w:rsid w:val="00154C51"/>
    <w:rsid w:val="001609A9"/>
    <w:rsid w:val="0016378F"/>
    <w:rsid w:val="00173B81"/>
    <w:rsid w:val="001749C0"/>
    <w:rsid w:val="00177D21"/>
    <w:rsid w:val="00194E7F"/>
    <w:rsid w:val="001A14D8"/>
    <w:rsid w:val="001A44A9"/>
    <w:rsid w:val="001B65BD"/>
    <w:rsid w:val="001B6EE2"/>
    <w:rsid w:val="001B79C4"/>
    <w:rsid w:val="001C586D"/>
    <w:rsid w:val="001D4B17"/>
    <w:rsid w:val="001D71AD"/>
    <w:rsid w:val="001E0DB2"/>
    <w:rsid w:val="001E102B"/>
    <w:rsid w:val="001E44CE"/>
    <w:rsid w:val="001E7C38"/>
    <w:rsid w:val="00207360"/>
    <w:rsid w:val="002106F8"/>
    <w:rsid w:val="002217BF"/>
    <w:rsid w:val="00227843"/>
    <w:rsid w:val="00232F21"/>
    <w:rsid w:val="00234B90"/>
    <w:rsid w:val="00255AC2"/>
    <w:rsid w:val="00263515"/>
    <w:rsid w:val="00264783"/>
    <w:rsid w:val="0026675B"/>
    <w:rsid w:val="002823CA"/>
    <w:rsid w:val="0028313D"/>
    <w:rsid w:val="002952C9"/>
    <w:rsid w:val="002A019C"/>
    <w:rsid w:val="002A2B43"/>
    <w:rsid w:val="002A7ED7"/>
    <w:rsid w:val="002B755F"/>
    <w:rsid w:val="002C0349"/>
    <w:rsid w:val="002C1F8F"/>
    <w:rsid w:val="002C43D9"/>
    <w:rsid w:val="002C4484"/>
    <w:rsid w:val="002D547B"/>
    <w:rsid w:val="002D553F"/>
    <w:rsid w:val="002E06B4"/>
    <w:rsid w:val="002E2517"/>
    <w:rsid w:val="002E5968"/>
    <w:rsid w:val="002F6FC1"/>
    <w:rsid w:val="00304AAE"/>
    <w:rsid w:val="00307CD3"/>
    <w:rsid w:val="00312741"/>
    <w:rsid w:val="00312F01"/>
    <w:rsid w:val="00317E48"/>
    <w:rsid w:val="0032120B"/>
    <w:rsid w:val="0032236B"/>
    <w:rsid w:val="003330D7"/>
    <w:rsid w:val="00335856"/>
    <w:rsid w:val="00350C8C"/>
    <w:rsid w:val="00351F28"/>
    <w:rsid w:val="003723F1"/>
    <w:rsid w:val="00374343"/>
    <w:rsid w:val="0037617A"/>
    <w:rsid w:val="00376A08"/>
    <w:rsid w:val="00381D35"/>
    <w:rsid w:val="00383C24"/>
    <w:rsid w:val="00384785"/>
    <w:rsid w:val="00387585"/>
    <w:rsid w:val="003902B0"/>
    <w:rsid w:val="00393550"/>
    <w:rsid w:val="0039514A"/>
    <w:rsid w:val="003A0198"/>
    <w:rsid w:val="003A0C6E"/>
    <w:rsid w:val="003A129B"/>
    <w:rsid w:val="003A42D9"/>
    <w:rsid w:val="003A5BA5"/>
    <w:rsid w:val="003B0913"/>
    <w:rsid w:val="003B2AF0"/>
    <w:rsid w:val="003B66D0"/>
    <w:rsid w:val="003C457D"/>
    <w:rsid w:val="003C5465"/>
    <w:rsid w:val="003C6DE1"/>
    <w:rsid w:val="003D767E"/>
    <w:rsid w:val="003F3826"/>
    <w:rsid w:val="003F603B"/>
    <w:rsid w:val="0040308B"/>
    <w:rsid w:val="00406886"/>
    <w:rsid w:val="004153AC"/>
    <w:rsid w:val="004237E6"/>
    <w:rsid w:val="004278D4"/>
    <w:rsid w:val="004326BB"/>
    <w:rsid w:val="0044087B"/>
    <w:rsid w:val="004431AE"/>
    <w:rsid w:val="00447145"/>
    <w:rsid w:val="00451411"/>
    <w:rsid w:val="004568CD"/>
    <w:rsid w:val="004717E7"/>
    <w:rsid w:val="00472E5C"/>
    <w:rsid w:val="0048270E"/>
    <w:rsid w:val="00485192"/>
    <w:rsid w:val="00486182"/>
    <w:rsid w:val="00486321"/>
    <w:rsid w:val="00496768"/>
    <w:rsid w:val="00496D95"/>
    <w:rsid w:val="004A4F3C"/>
    <w:rsid w:val="004A5C6C"/>
    <w:rsid w:val="004B179B"/>
    <w:rsid w:val="004C34D0"/>
    <w:rsid w:val="004D43AE"/>
    <w:rsid w:val="004E43CC"/>
    <w:rsid w:val="004E6EA4"/>
    <w:rsid w:val="004E7D0E"/>
    <w:rsid w:val="004F0EEC"/>
    <w:rsid w:val="00514167"/>
    <w:rsid w:val="00515ACB"/>
    <w:rsid w:val="005205DB"/>
    <w:rsid w:val="0052464E"/>
    <w:rsid w:val="005252A9"/>
    <w:rsid w:val="00532E53"/>
    <w:rsid w:val="005349BA"/>
    <w:rsid w:val="00541D7A"/>
    <w:rsid w:val="00557493"/>
    <w:rsid w:val="005578CC"/>
    <w:rsid w:val="00561CF5"/>
    <w:rsid w:val="00563406"/>
    <w:rsid w:val="0057125F"/>
    <w:rsid w:val="0057626C"/>
    <w:rsid w:val="00577BD5"/>
    <w:rsid w:val="005821E0"/>
    <w:rsid w:val="00583F37"/>
    <w:rsid w:val="00587DEA"/>
    <w:rsid w:val="00593061"/>
    <w:rsid w:val="005936FA"/>
    <w:rsid w:val="0059390E"/>
    <w:rsid w:val="0059548D"/>
    <w:rsid w:val="00596B55"/>
    <w:rsid w:val="005A53AE"/>
    <w:rsid w:val="005B1B31"/>
    <w:rsid w:val="005B5586"/>
    <w:rsid w:val="005B5C29"/>
    <w:rsid w:val="005C7E6F"/>
    <w:rsid w:val="005D0C76"/>
    <w:rsid w:val="005D3574"/>
    <w:rsid w:val="005D7AAA"/>
    <w:rsid w:val="005E34CE"/>
    <w:rsid w:val="005F04A0"/>
    <w:rsid w:val="005F2280"/>
    <w:rsid w:val="005F378F"/>
    <w:rsid w:val="005F6C68"/>
    <w:rsid w:val="005F7929"/>
    <w:rsid w:val="00602E75"/>
    <w:rsid w:val="006060AC"/>
    <w:rsid w:val="00623409"/>
    <w:rsid w:val="00632C7A"/>
    <w:rsid w:val="00634225"/>
    <w:rsid w:val="006409A3"/>
    <w:rsid w:val="00651D87"/>
    <w:rsid w:val="00660003"/>
    <w:rsid w:val="00660809"/>
    <w:rsid w:val="00681E7F"/>
    <w:rsid w:val="00683EB4"/>
    <w:rsid w:val="0068579A"/>
    <w:rsid w:val="006A0081"/>
    <w:rsid w:val="006A4F87"/>
    <w:rsid w:val="006D005C"/>
    <w:rsid w:val="006D306A"/>
    <w:rsid w:val="006D4DDA"/>
    <w:rsid w:val="006D65A7"/>
    <w:rsid w:val="006E57F5"/>
    <w:rsid w:val="006E7C88"/>
    <w:rsid w:val="006F0D5E"/>
    <w:rsid w:val="00702754"/>
    <w:rsid w:val="00710F52"/>
    <w:rsid w:val="0071403A"/>
    <w:rsid w:val="00716E2A"/>
    <w:rsid w:val="007225A0"/>
    <w:rsid w:val="007238C2"/>
    <w:rsid w:val="0074258D"/>
    <w:rsid w:val="007506ED"/>
    <w:rsid w:val="007511DC"/>
    <w:rsid w:val="0075281A"/>
    <w:rsid w:val="00757EDA"/>
    <w:rsid w:val="0076074F"/>
    <w:rsid w:val="00766300"/>
    <w:rsid w:val="00766543"/>
    <w:rsid w:val="00767229"/>
    <w:rsid w:val="00772C1C"/>
    <w:rsid w:val="00782380"/>
    <w:rsid w:val="00784098"/>
    <w:rsid w:val="00784C16"/>
    <w:rsid w:val="007876A0"/>
    <w:rsid w:val="007A3681"/>
    <w:rsid w:val="007A3E56"/>
    <w:rsid w:val="007A45D0"/>
    <w:rsid w:val="007A7AD9"/>
    <w:rsid w:val="007B00F6"/>
    <w:rsid w:val="007B08A3"/>
    <w:rsid w:val="007B200C"/>
    <w:rsid w:val="007B4CB6"/>
    <w:rsid w:val="007C2679"/>
    <w:rsid w:val="007C26C0"/>
    <w:rsid w:val="007C79A7"/>
    <w:rsid w:val="007E00B3"/>
    <w:rsid w:val="007E3FBA"/>
    <w:rsid w:val="007E6545"/>
    <w:rsid w:val="007F3DCA"/>
    <w:rsid w:val="007F632B"/>
    <w:rsid w:val="00811ABE"/>
    <w:rsid w:val="00823164"/>
    <w:rsid w:val="008248E9"/>
    <w:rsid w:val="00826D6D"/>
    <w:rsid w:val="00830EC6"/>
    <w:rsid w:val="00834BDD"/>
    <w:rsid w:val="00836FCF"/>
    <w:rsid w:val="00840A2D"/>
    <w:rsid w:val="00844228"/>
    <w:rsid w:val="00847143"/>
    <w:rsid w:val="0085099A"/>
    <w:rsid w:val="00857152"/>
    <w:rsid w:val="008603BA"/>
    <w:rsid w:val="00861970"/>
    <w:rsid w:val="00863C6A"/>
    <w:rsid w:val="00864B42"/>
    <w:rsid w:val="0086644A"/>
    <w:rsid w:val="00871A72"/>
    <w:rsid w:val="00877420"/>
    <w:rsid w:val="00881E53"/>
    <w:rsid w:val="008A1401"/>
    <w:rsid w:val="008A6D4B"/>
    <w:rsid w:val="008A6D5B"/>
    <w:rsid w:val="008B086E"/>
    <w:rsid w:val="008B2585"/>
    <w:rsid w:val="008B56B6"/>
    <w:rsid w:val="008C0826"/>
    <w:rsid w:val="008C3789"/>
    <w:rsid w:val="008C62B7"/>
    <w:rsid w:val="008D2547"/>
    <w:rsid w:val="008E1D56"/>
    <w:rsid w:val="008E3CA5"/>
    <w:rsid w:val="008F0DE8"/>
    <w:rsid w:val="008F2ACB"/>
    <w:rsid w:val="00907BF4"/>
    <w:rsid w:val="00914975"/>
    <w:rsid w:val="00914E64"/>
    <w:rsid w:val="00920137"/>
    <w:rsid w:val="009208A6"/>
    <w:rsid w:val="00926488"/>
    <w:rsid w:val="009345A8"/>
    <w:rsid w:val="009424FA"/>
    <w:rsid w:val="00951666"/>
    <w:rsid w:val="00956FAE"/>
    <w:rsid w:val="00961BC8"/>
    <w:rsid w:val="0096395A"/>
    <w:rsid w:val="00964070"/>
    <w:rsid w:val="00964F0D"/>
    <w:rsid w:val="00972037"/>
    <w:rsid w:val="00974373"/>
    <w:rsid w:val="009812E9"/>
    <w:rsid w:val="00982F78"/>
    <w:rsid w:val="009914A4"/>
    <w:rsid w:val="00994801"/>
    <w:rsid w:val="00995692"/>
    <w:rsid w:val="009977F3"/>
    <w:rsid w:val="009A16CC"/>
    <w:rsid w:val="009A3231"/>
    <w:rsid w:val="009A386B"/>
    <w:rsid w:val="009A52E2"/>
    <w:rsid w:val="009B2619"/>
    <w:rsid w:val="009B44D0"/>
    <w:rsid w:val="009B66D2"/>
    <w:rsid w:val="009C1977"/>
    <w:rsid w:val="009C28B7"/>
    <w:rsid w:val="009C5CDD"/>
    <w:rsid w:val="009C7BD7"/>
    <w:rsid w:val="009D1803"/>
    <w:rsid w:val="009D3A5E"/>
    <w:rsid w:val="009E2B6A"/>
    <w:rsid w:val="009E3379"/>
    <w:rsid w:val="009E4BD5"/>
    <w:rsid w:val="009F2B3C"/>
    <w:rsid w:val="009F728E"/>
    <w:rsid w:val="00A022A5"/>
    <w:rsid w:val="00A0604B"/>
    <w:rsid w:val="00A07667"/>
    <w:rsid w:val="00A10962"/>
    <w:rsid w:val="00A15276"/>
    <w:rsid w:val="00A4153A"/>
    <w:rsid w:val="00A42A13"/>
    <w:rsid w:val="00A434C7"/>
    <w:rsid w:val="00A47F87"/>
    <w:rsid w:val="00A64AFD"/>
    <w:rsid w:val="00A663A1"/>
    <w:rsid w:val="00A70DA2"/>
    <w:rsid w:val="00A722FD"/>
    <w:rsid w:val="00A76328"/>
    <w:rsid w:val="00A8060F"/>
    <w:rsid w:val="00A82314"/>
    <w:rsid w:val="00A841EF"/>
    <w:rsid w:val="00A86443"/>
    <w:rsid w:val="00AA0EFE"/>
    <w:rsid w:val="00AA1211"/>
    <w:rsid w:val="00AA1AD7"/>
    <w:rsid w:val="00AA1F37"/>
    <w:rsid w:val="00AA2F58"/>
    <w:rsid w:val="00AB00F1"/>
    <w:rsid w:val="00AB0D57"/>
    <w:rsid w:val="00AB1B4F"/>
    <w:rsid w:val="00AC1CA5"/>
    <w:rsid w:val="00AC2E2F"/>
    <w:rsid w:val="00AD1383"/>
    <w:rsid w:val="00AD3DD2"/>
    <w:rsid w:val="00AE5979"/>
    <w:rsid w:val="00AF1006"/>
    <w:rsid w:val="00AF33C6"/>
    <w:rsid w:val="00AF4407"/>
    <w:rsid w:val="00AF6574"/>
    <w:rsid w:val="00B0099B"/>
    <w:rsid w:val="00B04494"/>
    <w:rsid w:val="00B11774"/>
    <w:rsid w:val="00B176E7"/>
    <w:rsid w:val="00B21BE8"/>
    <w:rsid w:val="00B25689"/>
    <w:rsid w:val="00B31D1C"/>
    <w:rsid w:val="00B327CE"/>
    <w:rsid w:val="00B35F03"/>
    <w:rsid w:val="00B60623"/>
    <w:rsid w:val="00B72414"/>
    <w:rsid w:val="00B74A0F"/>
    <w:rsid w:val="00B77EC7"/>
    <w:rsid w:val="00B877CE"/>
    <w:rsid w:val="00B91946"/>
    <w:rsid w:val="00B975B7"/>
    <w:rsid w:val="00BA225A"/>
    <w:rsid w:val="00BA28D1"/>
    <w:rsid w:val="00BB45A4"/>
    <w:rsid w:val="00BB7B1B"/>
    <w:rsid w:val="00BD18C9"/>
    <w:rsid w:val="00BD3CE1"/>
    <w:rsid w:val="00BD6B33"/>
    <w:rsid w:val="00BE4A73"/>
    <w:rsid w:val="00BE4D0F"/>
    <w:rsid w:val="00BF1DAE"/>
    <w:rsid w:val="00BF2DBC"/>
    <w:rsid w:val="00C0171C"/>
    <w:rsid w:val="00C054AD"/>
    <w:rsid w:val="00C1246F"/>
    <w:rsid w:val="00C127D0"/>
    <w:rsid w:val="00C179AA"/>
    <w:rsid w:val="00C212CF"/>
    <w:rsid w:val="00C46710"/>
    <w:rsid w:val="00C52040"/>
    <w:rsid w:val="00C52FC3"/>
    <w:rsid w:val="00C5322B"/>
    <w:rsid w:val="00C56CFD"/>
    <w:rsid w:val="00C70BF3"/>
    <w:rsid w:val="00C7348F"/>
    <w:rsid w:val="00C8076B"/>
    <w:rsid w:val="00C861FF"/>
    <w:rsid w:val="00C9016D"/>
    <w:rsid w:val="00C974BD"/>
    <w:rsid w:val="00CA0A95"/>
    <w:rsid w:val="00CB005D"/>
    <w:rsid w:val="00CB2240"/>
    <w:rsid w:val="00CB2924"/>
    <w:rsid w:val="00CC5BFA"/>
    <w:rsid w:val="00CD6AA8"/>
    <w:rsid w:val="00CE04E8"/>
    <w:rsid w:val="00CE09F7"/>
    <w:rsid w:val="00CE4126"/>
    <w:rsid w:val="00CE46AC"/>
    <w:rsid w:val="00CF1A7A"/>
    <w:rsid w:val="00CF206C"/>
    <w:rsid w:val="00CF63EC"/>
    <w:rsid w:val="00CF7B24"/>
    <w:rsid w:val="00D11CB1"/>
    <w:rsid w:val="00D12F66"/>
    <w:rsid w:val="00D13C04"/>
    <w:rsid w:val="00D20C18"/>
    <w:rsid w:val="00D34806"/>
    <w:rsid w:val="00D35C60"/>
    <w:rsid w:val="00D63EA3"/>
    <w:rsid w:val="00D64BA9"/>
    <w:rsid w:val="00D65C08"/>
    <w:rsid w:val="00D726A9"/>
    <w:rsid w:val="00D771D2"/>
    <w:rsid w:val="00D837C5"/>
    <w:rsid w:val="00D87663"/>
    <w:rsid w:val="00D87C15"/>
    <w:rsid w:val="00DB22F0"/>
    <w:rsid w:val="00DB2DAA"/>
    <w:rsid w:val="00DB7BF8"/>
    <w:rsid w:val="00DC5E89"/>
    <w:rsid w:val="00DD109F"/>
    <w:rsid w:val="00DD2C02"/>
    <w:rsid w:val="00DF6D97"/>
    <w:rsid w:val="00E0184A"/>
    <w:rsid w:val="00E036DE"/>
    <w:rsid w:val="00E055C6"/>
    <w:rsid w:val="00E13BAA"/>
    <w:rsid w:val="00E14048"/>
    <w:rsid w:val="00E170C1"/>
    <w:rsid w:val="00E20229"/>
    <w:rsid w:val="00E217FD"/>
    <w:rsid w:val="00E22594"/>
    <w:rsid w:val="00E2541E"/>
    <w:rsid w:val="00E26C39"/>
    <w:rsid w:val="00E270D4"/>
    <w:rsid w:val="00E27979"/>
    <w:rsid w:val="00E34998"/>
    <w:rsid w:val="00E3512E"/>
    <w:rsid w:val="00E42F96"/>
    <w:rsid w:val="00E45A57"/>
    <w:rsid w:val="00E623C3"/>
    <w:rsid w:val="00E64E79"/>
    <w:rsid w:val="00E651A1"/>
    <w:rsid w:val="00E801A6"/>
    <w:rsid w:val="00E84E67"/>
    <w:rsid w:val="00E923F6"/>
    <w:rsid w:val="00E92E39"/>
    <w:rsid w:val="00EA5D76"/>
    <w:rsid w:val="00EB3F3E"/>
    <w:rsid w:val="00EC5826"/>
    <w:rsid w:val="00ED1B95"/>
    <w:rsid w:val="00ED410B"/>
    <w:rsid w:val="00ED4764"/>
    <w:rsid w:val="00ED654B"/>
    <w:rsid w:val="00EF0B20"/>
    <w:rsid w:val="00EF2D5C"/>
    <w:rsid w:val="00EF57BC"/>
    <w:rsid w:val="00F00F88"/>
    <w:rsid w:val="00F02FA4"/>
    <w:rsid w:val="00F1129B"/>
    <w:rsid w:val="00F130B8"/>
    <w:rsid w:val="00F2074F"/>
    <w:rsid w:val="00F24884"/>
    <w:rsid w:val="00F26095"/>
    <w:rsid w:val="00F32827"/>
    <w:rsid w:val="00F334B1"/>
    <w:rsid w:val="00F34851"/>
    <w:rsid w:val="00F378A3"/>
    <w:rsid w:val="00F401C3"/>
    <w:rsid w:val="00F45716"/>
    <w:rsid w:val="00F50A2A"/>
    <w:rsid w:val="00F50F06"/>
    <w:rsid w:val="00F554AB"/>
    <w:rsid w:val="00F571EF"/>
    <w:rsid w:val="00F61321"/>
    <w:rsid w:val="00F62210"/>
    <w:rsid w:val="00F835E6"/>
    <w:rsid w:val="00F836E7"/>
    <w:rsid w:val="00F8747C"/>
    <w:rsid w:val="00F878A3"/>
    <w:rsid w:val="00FA03DA"/>
    <w:rsid w:val="00FA238E"/>
    <w:rsid w:val="00FB17D0"/>
    <w:rsid w:val="00FB6A71"/>
    <w:rsid w:val="00FE08F1"/>
    <w:rsid w:val="00FE0F55"/>
    <w:rsid w:val="00FE19CA"/>
    <w:rsid w:val="00FE3A2D"/>
    <w:rsid w:val="00FF487C"/>
    <w:rsid w:val="00FF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EB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83EB4"/>
    <w:pPr>
      <w:widowControl w:val="0"/>
      <w:autoSpaceDE w:val="0"/>
      <w:autoSpaceDN w:val="0"/>
      <w:spacing w:after="0" w:line="240" w:lineRule="auto"/>
      <w:ind w:left="355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3EB4"/>
    <w:rPr>
      <w:rFonts w:ascii="Times New Roman" w:hAnsi="Times New Roman" w:cs="Times New Roman"/>
      <w:b/>
      <w:bCs/>
      <w:sz w:val="28"/>
      <w:szCs w:val="28"/>
    </w:rPr>
  </w:style>
  <w:style w:type="table" w:customStyle="1" w:styleId="TableNormal1">
    <w:name w:val="Table Normal1"/>
    <w:uiPriority w:val="99"/>
    <w:semiHidden/>
    <w:rsid w:val="00683EB4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683EB4"/>
    <w:pPr>
      <w:widowControl w:val="0"/>
      <w:autoSpaceDE w:val="0"/>
      <w:autoSpaceDN w:val="0"/>
      <w:spacing w:after="0" w:line="240" w:lineRule="auto"/>
      <w:ind w:left="221"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83EB4"/>
    <w:rPr>
      <w:rFonts w:ascii="Times New Roman" w:hAnsi="Times New Roman" w:cs="Times New Roman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83EB4"/>
    <w:pPr>
      <w:widowControl w:val="0"/>
      <w:autoSpaceDE w:val="0"/>
      <w:autoSpaceDN w:val="0"/>
      <w:spacing w:after="0" w:line="240" w:lineRule="auto"/>
      <w:ind w:left="344" w:right="417"/>
      <w:jc w:val="center"/>
    </w:pPr>
    <w:rPr>
      <w:rFonts w:ascii="Times New Roman" w:eastAsia="Times New Roman" w:hAnsi="Times New Roman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683EB4"/>
    <w:rPr>
      <w:rFonts w:ascii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99"/>
    <w:qFormat/>
    <w:rsid w:val="00683EB4"/>
    <w:pPr>
      <w:widowControl w:val="0"/>
      <w:autoSpaceDE w:val="0"/>
      <w:autoSpaceDN w:val="0"/>
      <w:spacing w:after="0" w:line="240" w:lineRule="auto"/>
      <w:ind w:left="221" w:right="281" w:firstLine="709"/>
      <w:jc w:val="both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99"/>
    <w:rsid w:val="00683EB4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83E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3E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8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3E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8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3EB4"/>
    <w:rPr>
      <w:rFonts w:cs="Times New Roman"/>
    </w:rPr>
  </w:style>
  <w:style w:type="character" w:styleId="Hyperlink">
    <w:name w:val="Hyperlink"/>
    <w:basedOn w:val="DefaultParagraphFont"/>
    <w:uiPriority w:val="99"/>
    <w:rsid w:val="00683EB4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683EB4"/>
    <w:pPr>
      <w:suppressAutoHyphens/>
    </w:pPr>
    <w:rPr>
      <w:rFonts w:cs="Calibri"/>
      <w:lang w:eastAsia="ar-SA"/>
    </w:rPr>
  </w:style>
  <w:style w:type="table" w:styleId="TableGrid">
    <w:name w:val="Table Grid"/>
    <w:basedOn w:val="TableNormal"/>
    <w:uiPriority w:val="99"/>
    <w:rsid w:val="00683E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2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2BF1749E669EBEA86DACD884CA7A26FBBC4929B60B2550DE3EC120372EB5B840EF3EFA1BA5F6954DsBm2G" TargetMode="External"/><Relationship Id="rId13" Type="http://schemas.openxmlformats.org/officeDocument/2006/relationships/hyperlink" Target="consultantplus://offline/ref%3D1083A65421BA281CFEBBDE91CB4EFC23FF7186C184B79DBA93E94CF16CB9940A5BF4AE62BA46082DNF6D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1FD8532D60820F3ECE1AC3E0D5D383866A0AA27CEDE1FC6C90A69B1892FA7B389C434985KFS9L" TargetMode="External"/><Relationship Id="rId12" Type="http://schemas.openxmlformats.org/officeDocument/2006/relationships/hyperlink" Target="consultantplus://offline/ref%3D1083A65421BA281CFEBBDE91CB4EFC23FF7186C184B79DBA93E94CF16CB9940A5BF4AE62BA46082DNF6DG" TargetMode="External"/><Relationship Id="rId17" Type="http://schemas.openxmlformats.org/officeDocument/2006/relationships/hyperlink" Target="https://internet.garant.ru/%23/document/12177515/entry/711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%23/document/12177515/entry/7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FF798ACC3ED18302BD06333E2BFBD58C248AF88961FD472BBF9AA358D65B1B2CE06AFC9C56D81813dDv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%3D1083A65421BA281CFEBBDE91CB4EFC23FF7186C184B79DBA93E94CF16CB9940A5BF4AE62BA46082DNF6DG" TargetMode="External"/><Relationship Id="rId10" Type="http://schemas.openxmlformats.org/officeDocument/2006/relationships/hyperlink" Target="https://internet.garant.ru/%23/document/73560110/entry/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2BF1749E669EBEA86DACD884CA7A26FBBC4929B60B2550DE3EC120372EB5B840EF3EFA1BA5F6954DsBm2G" TargetMode="External"/><Relationship Id="rId14" Type="http://schemas.openxmlformats.org/officeDocument/2006/relationships/hyperlink" Target="consultantplus://offline/ref%3D1083A65421BA281CFEBBDE91CB4EFC23FF7186C184B79DBA93E94CF16CB9940A5BF4AE62BA46082DNF6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1540</TotalTime>
  <Pages>46</Pages>
  <Words>16643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u22_06</cp:lastModifiedBy>
  <cp:revision>407</cp:revision>
  <dcterms:created xsi:type="dcterms:W3CDTF">2024-04-12T12:12:00Z</dcterms:created>
  <dcterms:modified xsi:type="dcterms:W3CDTF">2024-06-27T07:58:00Z</dcterms:modified>
</cp:coreProperties>
</file>